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jc w:val="center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923"/>
      </w:tblGrid>
      <w:tr w:rsidR="00A41B0E" w:rsidRPr="008A087D" w:rsidTr="00204206">
        <w:trPr>
          <w:trHeight w:val="851"/>
          <w:jc w:val="center"/>
        </w:trPr>
        <w:tc>
          <w:tcPr>
            <w:tcW w:w="9923" w:type="dxa"/>
            <w:vAlign w:val="center"/>
          </w:tcPr>
          <w:p w:rsidR="00562D2D" w:rsidRPr="00562D2D" w:rsidRDefault="00562D2D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Российская Федерация</w:t>
            </w:r>
          </w:p>
          <w:p w:rsidR="00562D2D" w:rsidRPr="00562D2D" w:rsidRDefault="00562D2D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Санкт-Петербург</w:t>
            </w:r>
          </w:p>
          <w:p w:rsidR="00A41B0E" w:rsidRPr="00562D2D" w:rsidRDefault="00D105EA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ООО «РС ГРУПП</w:t>
            </w:r>
            <w:r w:rsidR="00562D2D" w:rsidRPr="00562D2D">
              <w:rPr>
                <w:rFonts w:ascii="ISOCPEUR" w:hAnsi="ISOCPEUR"/>
                <w:b/>
                <w:i/>
                <w:sz w:val="32"/>
                <w:szCs w:val="32"/>
              </w:rPr>
              <w:t>»</w:t>
            </w:r>
          </w:p>
        </w:tc>
      </w:tr>
      <w:tr w:rsidR="00562D2D" w:rsidRPr="00B60858" w:rsidTr="00204206">
        <w:trPr>
          <w:trHeight w:val="1418"/>
          <w:jc w:val="center"/>
        </w:trPr>
        <w:tc>
          <w:tcPr>
            <w:tcW w:w="9923" w:type="dxa"/>
            <w:vAlign w:val="center"/>
          </w:tcPr>
          <w:p w:rsidR="00562D2D" w:rsidRPr="00562D2D" w:rsidRDefault="00562D2D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  <w:lang w:val="en-US"/>
              </w:rPr>
            </w:pPr>
            <w:r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>РСГ-0</w:t>
            </w:r>
            <w:r w:rsidR="00D105EA">
              <w:rPr>
                <w:rFonts w:ascii="ISOCPEUR" w:hAnsi="ISOCPEUR"/>
                <w:b/>
                <w:i/>
                <w:caps/>
                <w:sz w:val="52"/>
                <w:szCs w:val="52"/>
              </w:rPr>
              <w:t>17-</w:t>
            </w:r>
            <w:r w:rsidR="00D16713">
              <w:rPr>
                <w:rFonts w:ascii="ISOCPEUR" w:hAnsi="ISOCPEUR"/>
                <w:b/>
                <w:i/>
                <w:caps/>
                <w:sz w:val="52"/>
                <w:szCs w:val="52"/>
              </w:rPr>
              <w:t>31.08-Р</w:t>
            </w:r>
          </w:p>
        </w:tc>
      </w:tr>
      <w:tr w:rsidR="00562D2D" w:rsidRPr="00B60858" w:rsidTr="00204206">
        <w:trPr>
          <w:trHeight w:val="1469"/>
          <w:jc w:val="center"/>
        </w:trPr>
        <w:tc>
          <w:tcPr>
            <w:tcW w:w="9923" w:type="dxa"/>
          </w:tcPr>
          <w:p w:rsidR="00D16713" w:rsidRDefault="00562D2D" w:rsidP="008F012F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  <w:r w:rsidR="00D16713"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 xml:space="preserve">Строительство производственно-бытового здания </w:t>
            </w:r>
          </w:p>
          <w:p w:rsidR="00562D2D" w:rsidRPr="00562D2D" w:rsidRDefault="00D16713" w:rsidP="003B6B90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b/>
                <w:sz w:val="40"/>
                <w:szCs w:val="40"/>
              </w:rPr>
            </w:pP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Выгостровской ГЭС</w:t>
            </w:r>
            <w:r w:rsidR="00562D2D"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</w:p>
        </w:tc>
      </w:tr>
      <w:tr w:rsidR="00562D2D" w:rsidRPr="00562D2D" w:rsidTr="00204206">
        <w:trPr>
          <w:trHeight w:val="567"/>
          <w:jc w:val="center"/>
        </w:trPr>
        <w:tc>
          <w:tcPr>
            <w:tcW w:w="9923" w:type="dxa"/>
            <w:vAlign w:val="center"/>
          </w:tcPr>
          <w:p w:rsidR="00562D2D" w:rsidRDefault="003B6B90" w:rsidP="00562D2D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</w:rPr>
            </w:pPr>
            <w:r>
              <w:rPr>
                <w:rFonts w:ascii="ISOCPEUR" w:hAnsi="ISOCPEUR"/>
                <w:b/>
                <w:i/>
                <w:caps/>
                <w:sz w:val="52"/>
                <w:szCs w:val="52"/>
              </w:rPr>
              <w:t>РАбочая</w:t>
            </w:r>
            <w:r w:rsidR="00562D2D"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 xml:space="preserve"> документация</w:t>
            </w:r>
          </w:p>
          <w:p w:rsidR="00D1370E" w:rsidRPr="00562D2D" w:rsidRDefault="00D1370E" w:rsidP="00562D2D">
            <w:pPr>
              <w:pStyle w:val="aff1"/>
              <w:spacing w:line="240" w:lineRule="auto"/>
              <w:ind w:firstLine="0"/>
              <w:jc w:val="center"/>
              <w:rPr>
                <w:b/>
                <w:i/>
                <w:sz w:val="40"/>
                <w:szCs w:val="40"/>
              </w:rPr>
            </w:pPr>
          </w:p>
        </w:tc>
      </w:tr>
      <w:tr w:rsidR="00BE36A2" w:rsidRPr="00562D2D" w:rsidTr="00204206">
        <w:trPr>
          <w:trHeight w:val="567"/>
          <w:jc w:val="center"/>
        </w:trPr>
        <w:tc>
          <w:tcPr>
            <w:tcW w:w="9923" w:type="dxa"/>
            <w:vAlign w:val="center"/>
          </w:tcPr>
          <w:p w:rsidR="00BE36A2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BE36A2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 w:rsidRPr="00BE36A2">
              <w:rPr>
                <w:rFonts w:ascii="ISOCPEUR" w:hAnsi="ISOCPEUR"/>
                <w:b/>
                <w:i/>
                <w:caps/>
                <w:sz w:val="28"/>
                <w:szCs w:val="28"/>
              </w:rPr>
              <w:t>Раздел 5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.</w:t>
            </w:r>
            <w:r w:rsidRPr="00BE36A2"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 Сведения об инженерном оборудовании, о сетях инженерно-технического обеспечения, перечень инженерно-технических мероприятий, сод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ержание технологических решений</w:t>
            </w:r>
          </w:p>
          <w:p w:rsidR="00BE36A2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BE36A2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BE36A2" w:rsidRPr="00D1370E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Подраздел</w:t>
            </w:r>
            <w:r w:rsidR="001D7BDB"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 2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. </w:t>
            </w:r>
            <w:r w:rsidR="001D7BDB">
              <w:rPr>
                <w:rFonts w:ascii="ISOCPEUR" w:hAnsi="ISOCPEUR"/>
                <w:b/>
                <w:i/>
                <w:caps/>
                <w:sz w:val="28"/>
                <w:szCs w:val="28"/>
              </w:rPr>
              <w:t>система водоснабжения</w:t>
            </w:r>
          </w:p>
          <w:p w:rsidR="00BE36A2" w:rsidRPr="00204206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</w:tc>
      </w:tr>
      <w:tr w:rsidR="00BE36A2" w:rsidRPr="00B60858" w:rsidTr="00204206">
        <w:trPr>
          <w:trHeight w:val="1134"/>
          <w:jc w:val="center"/>
        </w:trPr>
        <w:tc>
          <w:tcPr>
            <w:tcW w:w="9923" w:type="dxa"/>
            <w:vAlign w:val="center"/>
          </w:tcPr>
          <w:p w:rsidR="00BE36A2" w:rsidRDefault="00BE36A2" w:rsidP="00BE36A2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РСГ-017-31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.0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8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 w:rsidR="001D7BDB">
              <w:rPr>
                <w:rFonts w:ascii="ISOCPEUR" w:hAnsi="ISOCPEUR"/>
                <w:b/>
                <w:i/>
                <w:sz w:val="32"/>
                <w:szCs w:val="32"/>
              </w:rPr>
              <w:t>Р-ИОС2</w:t>
            </w:r>
          </w:p>
          <w:p w:rsidR="00BE36A2" w:rsidRPr="00F252C1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 xml:space="preserve">Том </w:t>
            </w:r>
            <w:r w:rsidR="001D7BDB">
              <w:rPr>
                <w:rFonts w:ascii="ISOCPEUR" w:hAnsi="ISOCPEUR"/>
                <w:b/>
                <w:i/>
                <w:sz w:val="32"/>
                <w:szCs w:val="32"/>
              </w:rPr>
              <w:t>6</w:t>
            </w:r>
          </w:p>
        </w:tc>
      </w:tr>
    </w:tbl>
    <w:p w:rsidR="00A41B0E" w:rsidRPr="00C54EC0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tbl>
      <w:tblPr>
        <w:tblW w:w="34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45"/>
        <w:gridCol w:w="851"/>
        <w:gridCol w:w="1081"/>
        <w:gridCol w:w="825"/>
      </w:tblGrid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Изм.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left w:w="28" w:type="dxa"/>
              <w:right w:w="28" w:type="dxa"/>
            </w:tcMar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№ док.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Подп.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Дата</w:t>
            </w: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</w:tr>
    </w:tbl>
    <w:p w:rsidR="009E3B7D" w:rsidRDefault="009E3B7D" w:rsidP="004424D6">
      <w:pPr>
        <w:pStyle w:val="af"/>
        <w:ind w:firstLine="0"/>
      </w:pPr>
    </w:p>
    <w:p w:rsidR="002E71CE" w:rsidRDefault="002E71CE" w:rsidP="004424D6">
      <w:pPr>
        <w:pStyle w:val="af"/>
        <w:ind w:firstLine="0"/>
        <w:rPr>
          <w:sz w:val="4"/>
          <w:szCs w:val="4"/>
        </w:rPr>
        <w:sectPr w:rsidR="002E71CE" w:rsidSect="00D16713">
          <w:headerReference w:type="default" r:id="rId8"/>
          <w:headerReference w:type="first" r:id="rId9"/>
          <w:footerReference w:type="first" r:id="rId10"/>
          <w:pgSz w:w="11906" w:h="16838" w:code="9"/>
          <w:pgMar w:top="851" w:right="567" w:bottom="1418" w:left="1418" w:header="284" w:footer="402" w:gutter="0"/>
          <w:pgNumType w:start="1"/>
          <w:cols w:space="708"/>
          <w:titlePg/>
          <w:docGrid w:linePitch="360"/>
        </w:sectPr>
      </w:pPr>
    </w:p>
    <w:tbl>
      <w:tblPr>
        <w:tblW w:w="10269" w:type="dxa"/>
        <w:jc w:val="center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1"/>
        <w:gridCol w:w="1986"/>
        <w:gridCol w:w="3322"/>
      </w:tblGrid>
      <w:tr w:rsidR="004424D6" w:rsidRPr="00540C98" w:rsidTr="00147574">
        <w:trPr>
          <w:trHeight w:val="851"/>
          <w:jc w:val="center"/>
        </w:trPr>
        <w:tc>
          <w:tcPr>
            <w:tcW w:w="10269" w:type="dxa"/>
            <w:gridSpan w:val="3"/>
            <w:vAlign w:val="center"/>
          </w:tcPr>
          <w:p w:rsidR="00D1370E" w:rsidRPr="00562D2D" w:rsidRDefault="004424D6" w:rsidP="00D1370E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24"/>
              </w:rPr>
              <w:lastRenderedPageBreak/>
              <w:br w:type="page"/>
            </w:r>
            <w:r w:rsidRPr="00204206">
              <w:rPr>
                <w:rFonts w:ascii="ISOCPEUR" w:hAnsi="ISOCPEUR"/>
                <w:b/>
                <w:i/>
                <w:sz w:val="24"/>
              </w:rPr>
              <w:br w:type="page"/>
            </w:r>
            <w:r w:rsidR="00D1370E" w:rsidRPr="00562D2D">
              <w:rPr>
                <w:rFonts w:ascii="ISOCPEUR" w:hAnsi="ISOCPEUR"/>
                <w:b/>
                <w:i/>
                <w:sz w:val="32"/>
                <w:szCs w:val="32"/>
              </w:rPr>
              <w:t>Российская Федерация</w:t>
            </w:r>
          </w:p>
          <w:p w:rsidR="00D1370E" w:rsidRPr="00562D2D" w:rsidRDefault="00D1370E" w:rsidP="00D1370E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Санкт-Петербург</w:t>
            </w:r>
          </w:p>
          <w:p w:rsidR="004424D6" w:rsidRDefault="00D1370E" w:rsidP="00D1370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ООО «</w:t>
            </w:r>
            <w:r w:rsidR="005B4B1E" w:rsidRPr="005B4B1E">
              <w:rPr>
                <w:rFonts w:ascii="ISOCPEUR" w:hAnsi="ISOCPEUR"/>
                <w:b/>
                <w:i/>
                <w:sz w:val="32"/>
                <w:szCs w:val="32"/>
              </w:rPr>
              <w:t>РС ГРУПП</w:t>
            </w: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»</w:t>
            </w:r>
          </w:p>
          <w:p w:rsidR="00D1370E" w:rsidRDefault="00D1370E" w:rsidP="00D1370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  <w:p w:rsidR="00D1370E" w:rsidRPr="00204206" w:rsidRDefault="00D1370E" w:rsidP="00D1370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24"/>
              </w:rPr>
            </w:pPr>
          </w:p>
        </w:tc>
      </w:tr>
      <w:tr w:rsidR="00204206" w:rsidRPr="00B60858" w:rsidTr="00147574">
        <w:trPr>
          <w:trHeight w:val="1418"/>
          <w:jc w:val="center"/>
        </w:trPr>
        <w:tc>
          <w:tcPr>
            <w:tcW w:w="10269" w:type="dxa"/>
            <w:gridSpan w:val="3"/>
            <w:vAlign w:val="center"/>
          </w:tcPr>
          <w:p w:rsidR="00B31A4A" w:rsidRDefault="00B31A4A" w:rsidP="00B31A4A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 xml:space="preserve">Строительство производственно-бытового здания </w:t>
            </w:r>
          </w:p>
          <w:p w:rsidR="00D1370E" w:rsidRDefault="00B31A4A" w:rsidP="00B31A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Выгостровской ГЭС</w:t>
            </w: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</w:p>
          <w:p w:rsidR="00B31A4A" w:rsidRPr="00D1370E" w:rsidRDefault="00B31A4A" w:rsidP="00B31A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ISOCPEUR" w:hAnsi="ISOCPEUR"/>
                <w:i/>
                <w:sz w:val="36"/>
                <w:szCs w:val="56"/>
              </w:rPr>
            </w:pPr>
          </w:p>
        </w:tc>
      </w:tr>
      <w:tr w:rsidR="00D1370E" w:rsidRPr="00B60858" w:rsidTr="00147574">
        <w:trPr>
          <w:trHeight w:val="1134"/>
          <w:jc w:val="center"/>
        </w:trPr>
        <w:tc>
          <w:tcPr>
            <w:tcW w:w="10269" w:type="dxa"/>
            <w:gridSpan w:val="3"/>
            <w:vAlign w:val="center"/>
          </w:tcPr>
          <w:p w:rsidR="00B31A4A" w:rsidRDefault="00B31A4A" w:rsidP="00B31A4A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</w:rPr>
            </w:pPr>
            <w:r>
              <w:rPr>
                <w:rFonts w:ascii="ISOCPEUR" w:hAnsi="ISOCPEUR"/>
                <w:b/>
                <w:i/>
                <w:caps/>
                <w:sz w:val="52"/>
                <w:szCs w:val="52"/>
              </w:rPr>
              <w:t>РАбочая</w:t>
            </w:r>
            <w:r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 xml:space="preserve"> документация</w:t>
            </w:r>
          </w:p>
          <w:p w:rsidR="00D1370E" w:rsidRPr="00562D2D" w:rsidRDefault="00D1370E" w:rsidP="00F30C8E">
            <w:pPr>
              <w:pStyle w:val="aff1"/>
              <w:spacing w:line="240" w:lineRule="auto"/>
              <w:ind w:firstLine="0"/>
              <w:jc w:val="center"/>
              <w:rPr>
                <w:b/>
                <w:i/>
                <w:sz w:val="40"/>
                <w:szCs w:val="40"/>
              </w:rPr>
            </w:pPr>
          </w:p>
        </w:tc>
      </w:tr>
      <w:tr w:rsidR="001D7BDB" w:rsidRPr="00B60858" w:rsidTr="00147574">
        <w:trPr>
          <w:trHeight w:val="567"/>
          <w:jc w:val="center"/>
        </w:trPr>
        <w:tc>
          <w:tcPr>
            <w:tcW w:w="10269" w:type="dxa"/>
            <w:gridSpan w:val="3"/>
            <w:vAlign w:val="center"/>
          </w:tcPr>
          <w:p w:rsidR="001D7BDB" w:rsidRDefault="001D7BDB" w:rsidP="001D7BDB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1D7BDB" w:rsidRDefault="001D7BDB" w:rsidP="001D7BDB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 w:rsidRPr="00BE36A2">
              <w:rPr>
                <w:rFonts w:ascii="ISOCPEUR" w:hAnsi="ISOCPEUR"/>
                <w:b/>
                <w:i/>
                <w:caps/>
                <w:sz w:val="28"/>
                <w:szCs w:val="28"/>
              </w:rPr>
              <w:t>Раздел 5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.</w:t>
            </w:r>
            <w:r w:rsidRPr="00BE36A2"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 Сведения об инженерном оборудовании, о сетях инженерно-технического обеспечения, перечень инженерно-технических мероприятий, сод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ержание технологических решений</w:t>
            </w:r>
          </w:p>
          <w:p w:rsidR="001D7BDB" w:rsidRDefault="001D7BDB" w:rsidP="001D7BDB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1D7BDB" w:rsidRDefault="001D7BDB" w:rsidP="001D7BDB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1D7BDB" w:rsidRPr="00D1370E" w:rsidRDefault="001D7BDB" w:rsidP="001D7BDB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Подраздел 2. система водоснабжения</w:t>
            </w:r>
          </w:p>
          <w:p w:rsidR="001D7BDB" w:rsidRPr="00204206" w:rsidRDefault="001D7BDB" w:rsidP="001D7BDB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</w:tc>
      </w:tr>
      <w:tr w:rsidR="001D7BDB" w:rsidRPr="00B60858" w:rsidTr="00147574">
        <w:trPr>
          <w:trHeight w:val="1134"/>
          <w:jc w:val="center"/>
        </w:trPr>
        <w:tc>
          <w:tcPr>
            <w:tcW w:w="10269" w:type="dxa"/>
            <w:gridSpan w:val="3"/>
            <w:vAlign w:val="center"/>
          </w:tcPr>
          <w:p w:rsidR="001D7BDB" w:rsidRDefault="001D7BDB" w:rsidP="001D7BDB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РСГ-017-31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.0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8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Р-ИОС2</w:t>
            </w:r>
          </w:p>
          <w:p w:rsidR="001D7BDB" w:rsidRPr="00F252C1" w:rsidRDefault="001D7BDB" w:rsidP="001D7BDB">
            <w:pPr>
              <w:pStyle w:val="aff1"/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Том 6</w:t>
            </w:r>
          </w:p>
        </w:tc>
      </w:tr>
      <w:tr w:rsidR="00A346CA" w:rsidRPr="00B60858" w:rsidTr="00BE36A2">
        <w:trPr>
          <w:trHeight w:val="1287"/>
          <w:jc w:val="center"/>
        </w:trPr>
        <w:tc>
          <w:tcPr>
            <w:tcW w:w="10269" w:type="dxa"/>
            <w:gridSpan w:val="3"/>
            <w:vAlign w:val="center"/>
          </w:tcPr>
          <w:p w:rsidR="00A346CA" w:rsidRPr="00204206" w:rsidRDefault="00A346CA" w:rsidP="00204206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left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32"/>
                <w:szCs w:val="32"/>
              </w:rPr>
              <w:t>Генеральный директор</w:t>
            </w: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204206" w:rsidP="00147574">
            <w:pPr>
              <w:pStyle w:val="aff1"/>
              <w:ind w:firstLine="570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Е.А.Икмельт</w:t>
            </w:r>
          </w:p>
        </w:tc>
      </w:tr>
      <w:tr w:rsidR="004424D6" w:rsidRPr="00B60858" w:rsidTr="00147574">
        <w:trPr>
          <w:trHeight w:val="503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32"/>
                <w:szCs w:val="32"/>
              </w:rPr>
              <w:t>Главный инженер проекта</w:t>
            </w: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204206" w:rsidP="00147574">
            <w:pPr>
              <w:pStyle w:val="aff1"/>
              <w:ind w:firstLine="570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Д.А.Морский</w:t>
            </w:r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</w:tbl>
    <w:p w:rsidR="00BE5CC9" w:rsidRPr="00A41B0E" w:rsidRDefault="00A41B0E" w:rsidP="00A41B0E">
      <w:pPr>
        <w:tabs>
          <w:tab w:val="left" w:pos="3960"/>
        </w:tabs>
        <w:sectPr w:rsidR="00BE5CC9" w:rsidRPr="00A41B0E" w:rsidSect="00D16713">
          <w:headerReference w:type="first" r:id="rId11"/>
          <w:pgSz w:w="11906" w:h="16838" w:code="9"/>
          <w:pgMar w:top="851" w:right="567" w:bottom="1418" w:left="1418" w:header="284" w:footer="413" w:gutter="0"/>
          <w:pgNumType w:start="1"/>
          <w:cols w:space="708"/>
          <w:titlePg/>
          <w:docGrid w:linePitch="360"/>
        </w:sectPr>
      </w:pPr>
      <w:bookmarkStart w:id="0" w:name="qwe_2"/>
      <w:bookmarkEnd w:id="0"/>
      <w:r>
        <w:tab/>
      </w:r>
    </w:p>
    <w:p w:rsidR="006E086D" w:rsidRPr="00B31A4A" w:rsidRDefault="00C12960" w:rsidP="005C0239">
      <w:pPr>
        <w:pStyle w:val="aff1"/>
        <w:jc w:val="center"/>
      </w:pPr>
      <w:r w:rsidRPr="00B31A4A">
        <w:lastRenderedPageBreak/>
        <w:t>Содержание тома</w:t>
      </w:r>
    </w:p>
    <w:p w:rsidR="00C12960" w:rsidRPr="00B31A4A" w:rsidRDefault="00C12960" w:rsidP="00C12960">
      <w:pPr>
        <w:pStyle w:val="ad"/>
        <w:jc w:val="center"/>
      </w:pPr>
    </w:p>
    <w:tbl>
      <w:tblPr>
        <w:tblW w:w="10461" w:type="dxa"/>
        <w:tblInd w:w="-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680"/>
        <w:gridCol w:w="4798"/>
        <w:gridCol w:w="1983"/>
      </w:tblGrid>
      <w:tr w:rsidR="00C12960" w:rsidRPr="00B31A4A" w:rsidTr="00204206">
        <w:tc>
          <w:tcPr>
            <w:tcW w:w="36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12960" w:rsidRPr="00B31A4A" w:rsidRDefault="00C12960" w:rsidP="00204206">
            <w:pPr>
              <w:pStyle w:val="aff1"/>
              <w:ind w:firstLine="0"/>
              <w:jc w:val="center"/>
            </w:pPr>
            <w:r w:rsidRPr="00B31A4A">
              <w:t>Обозначение</w:t>
            </w:r>
          </w:p>
        </w:tc>
        <w:tc>
          <w:tcPr>
            <w:tcW w:w="479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12960" w:rsidRPr="00B31A4A" w:rsidRDefault="00C12960" w:rsidP="00204206">
            <w:pPr>
              <w:pStyle w:val="aff1"/>
              <w:ind w:firstLine="0"/>
              <w:jc w:val="center"/>
            </w:pPr>
            <w:r w:rsidRPr="00B31A4A">
              <w:t>Наименование</w:t>
            </w:r>
          </w:p>
        </w:tc>
        <w:tc>
          <w:tcPr>
            <w:tcW w:w="198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12960" w:rsidRPr="00B31A4A" w:rsidRDefault="00C12960" w:rsidP="00204206">
            <w:pPr>
              <w:pStyle w:val="aff1"/>
              <w:ind w:firstLine="0"/>
              <w:jc w:val="center"/>
            </w:pPr>
            <w:r w:rsidRPr="00B31A4A">
              <w:t>Примечание</w:t>
            </w:r>
          </w:p>
        </w:tc>
      </w:tr>
      <w:tr w:rsidR="00990029" w:rsidRPr="00B31A4A" w:rsidTr="00204206">
        <w:tc>
          <w:tcPr>
            <w:tcW w:w="3680" w:type="dxa"/>
            <w:tcBorders>
              <w:top w:val="single" w:sz="12" w:space="0" w:color="auto"/>
            </w:tcBorders>
            <w:vAlign w:val="center"/>
          </w:tcPr>
          <w:p w:rsidR="00990029" w:rsidRPr="00B31A4A" w:rsidRDefault="00D1370E" w:rsidP="001D7BDB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</w:t>
            </w:r>
            <w:r w:rsidR="003B6B90" w:rsidRPr="00B31A4A">
              <w:rPr>
                <w:sz w:val="20"/>
                <w:szCs w:val="20"/>
              </w:rPr>
              <w:t>17-31</w:t>
            </w:r>
            <w:r w:rsidRPr="00B31A4A">
              <w:rPr>
                <w:sz w:val="20"/>
                <w:szCs w:val="20"/>
              </w:rPr>
              <w:t>.0</w:t>
            </w:r>
            <w:r w:rsidR="003B6B90" w:rsidRPr="00B31A4A">
              <w:rPr>
                <w:sz w:val="20"/>
                <w:szCs w:val="20"/>
              </w:rPr>
              <w:t>8</w:t>
            </w:r>
            <w:r w:rsidRPr="00B31A4A">
              <w:rPr>
                <w:sz w:val="20"/>
                <w:szCs w:val="20"/>
              </w:rPr>
              <w:t>-</w:t>
            </w:r>
            <w:r w:rsidR="00404B88">
              <w:rPr>
                <w:sz w:val="20"/>
                <w:szCs w:val="20"/>
              </w:rPr>
              <w:t>Р-ИОС</w:t>
            </w:r>
            <w:r w:rsidR="001D7BDB">
              <w:rPr>
                <w:sz w:val="20"/>
                <w:szCs w:val="20"/>
              </w:rPr>
              <w:t>2</w:t>
            </w:r>
            <w:r w:rsidR="003B6B90" w:rsidRPr="00B31A4A">
              <w:rPr>
                <w:sz w:val="20"/>
                <w:szCs w:val="20"/>
              </w:rPr>
              <w:t>-</w:t>
            </w:r>
            <w:r w:rsidR="00990029" w:rsidRPr="00B31A4A">
              <w:rPr>
                <w:szCs w:val="22"/>
              </w:rPr>
              <w:t>С</w:t>
            </w:r>
          </w:p>
        </w:tc>
        <w:tc>
          <w:tcPr>
            <w:tcW w:w="4798" w:type="dxa"/>
            <w:tcBorders>
              <w:top w:val="single" w:sz="12" w:space="0" w:color="auto"/>
            </w:tcBorders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 xml:space="preserve">Содержание тома </w:t>
            </w:r>
          </w:p>
        </w:tc>
        <w:tc>
          <w:tcPr>
            <w:tcW w:w="1983" w:type="dxa"/>
            <w:tcBorders>
              <w:top w:val="single" w:sz="12" w:space="0" w:color="auto"/>
            </w:tcBorders>
            <w:vAlign w:val="center"/>
          </w:tcPr>
          <w:p w:rsidR="00990029" w:rsidRPr="00B31A4A" w:rsidRDefault="00990029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2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1D7BDB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 w:rsidR="00404B88">
              <w:rPr>
                <w:sz w:val="20"/>
                <w:szCs w:val="20"/>
              </w:rPr>
              <w:t>Р-ИОС</w:t>
            </w:r>
            <w:r w:rsidR="001D7BDB">
              <w:rPr>
                <w:sz w:val="20"/>
                <w:szCs w:val="20"/>
              </w:rPr>
              <w:t>2</w:t>
            </w:r>
            <w:r w:rsidRPr="00B31A4A">
              <w:rPr>
                <w:sz w:val="20"/>
                <w:szCs w:val="20"/>
              </w:rPr>
              <w:t>-</w:t>
            </w:r>
            <w:r w:rsidR="00990029" w:rsidRPr="00B31A4A">
              <w:rPr>
                <w:szCs w:val="22"/>
              </w:rPr>
              <w:t>СП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Состав проектной документации</w:t>
            </w:r>
          </w:p>
        </w:tc>
        <w:tc>
          <w:tcPr>
            <w:tcW w:w="1983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3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1D7BDB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 w:rsidR="00404B88">
              <w:rPr>
                <w:sz w:val="20"/>
                <w:szCs w:val="20"/>
              </w:rPr>
              <w:t>Р-ИОС</w:t>
            </w:r>
            <w:r w:rsidR="001D7BDB">
              <w:rPr>
                <w:sz w:val="20"/>
                <w:szCs w:val="20"/>
              </w:rPr>
              <w:t>2</w:t>
            </w:r>
            <w:r w:rsidRPr="00B31A4A">
              <w:rPr>
                <w:sz w:val="20"/>
                <w:szCs w:val="20"/>
              </w:rPr>
              <w:t>-</w:t>
            </w:r>
            <w:r w:rsidR="00990029" w:rsidRPr="00B31A4A">
              <w:rPr>
                <w:szCs w:val="22"/>
              </w:rPr>
              <w:t xml:space="preserve">Р 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 xml:space="preserve">Разработчики материалов тома </w:t>
            </w:r>
          </w:p>
        </w:tc>
        <w:tc>
          <w:tcPr>
            <w:tcW w:w="1983" w:type="dxa"/>
            <w:vAlign w:val="center"/>
          </w:tcPr>
          <w:p w:rsidR="00990029" w:rsidRPr="00B31A4A" w:rsidRDefault="00147574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5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1D7BDB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 w:rsidR="00404B88">
              <w:rPr>
                <w:sz w:val="20"/>
                <w:szCs w:val="20"/>
              </w:rPr>
              <w:t>Р-ИОС</w:t>
            </w:r>
            <w:r w:rsidR="001D7BDB">
              <w:rPr>
                <w:sz w:val="20"/>
                <w:szCs w:val="20"/>
              </w:rPr>
              <w:t>2</w:t>
            </w:r>
            <w:r w:rsidRPr="00B31A4A">
              <w:rPr>
                <w:sz w:val="20"/>
                <w:szCs w:val="20"/>
              </w:rPr>
              <w:t>.</w:t>
            </w:r>
            <w:r w:rsidR="00990029" w:rsidRPr="00B31A4A">
              <w:rPr>
                <w:szCs w:val="22"/>
              </w:rPr>
              <w:t>ТЧ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Текстовая часть</w:t>
            </w:r>
          </w:p>
        </w:tc>
        <w:tc>
          <w:tcPr>
            <w:tcW w:w="1983" w:type="dxa"/>
            <w:vAlign w:val="center"/>
          </w:tcPr>
          <w:p w:rsidR="00990029" w:rsidRPr="00B31A4A" w:rsidRDefault="00147574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6</w:t>
            </w:r>
            <w:r w:rsidR="002F6125">
              <w:rPr>
                <w:szCs w:val="22"/>
              </w:rPr>
              <w:t>-8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1D7BDB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 w:rsidR="00404B88">
              <w:rPr>
                <w:sz w:val="20"/>
                <w:szCs w:val="20"/>
              </w:rPr>
              <w:t>Р-ИОС</w:t>
            </w:r>
            <w:r w:rsidR="001D7BDB">
              <w:rPr>
                <w:sz w:val="20"/>
                <w:szCs w:val="20"/>
              </w:rPr>
              <w:t>2</w:t>
            </w:r>
            <w:r w:rsidRPr="00B31A4A">
              <w:rPr>
                <w:sz w:val="20"/>
                <w:szCs w:val="20"/>
              </w:rPr>
              <w:t>.</w:t>
            </w:r>
            <w:r w:rsidR="00BE76AF">
              <w:rPr>
                <w:sz w:val="20"/>
                <w:szCs w:val="20"/>
              </w:rPr>
              <w:t>1.</w:t>
            </w:r>
            <w:r w:rsidR="00BE49D9" w:rsidRPr="00B31A4A">
              <w:rPr>
                <w:szCs w:val="22"/>
              </w:rPr>
              <w:t>ГЧ</w:t>
            </w:r>
          </w:p>
        </w:tc>
        <w:tc>
          <w:tcPr>
            <w:tcW w:w="4798" w:type="dxa"/>
            <w:vAlign w:val="center"/>
          </w:tcPr>
          <w:p w:rsidR="00A77E84" w:rsidRDefault="00A77E84" w:rsidP="00BE76AF">
            <w:pPr>
              <w:pStyle w:val="aff1"/>
              <w:ind w:firstLine="0"/>
              <w:rPr>
                <w:szCs w:val="22"/>
              </w:rPr>
            </w:pPr>
            <w:r>
              <w:rPr>
                <w:szCs w:val="22"/>
              </w:rPr>
              <w:t>Водоснабжение, внутренние сети</w:t>
            </w:r>
            <w:r w:rsidR="00BE76AF">
              <w:rPr>
                <w:szCs w:val="22"/>
              </w:rPr>
              <w:t>.</w:t>
            </w:r>
          </w:p>
          <w:p w:rsidR="00990029" w:rsidRPr="00B31A4A" w:rsidRDefault="00990029" w:rsidP="00BE76AF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Графическая часть</w:t>
            </w:r>
            <w:r w:rsidR="00BE76AF">
              <w:rPr>
                <w:szCs w:val="22"/>
              </w:rPr>
              <w:t xml:space="preserve">. </w:t>
            </w:r>
          </w:p>
        </w:tc>
        <w:tc>
          <w:tcPr>
            <w:tcW w:w="1983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jc w:val="center"/>
              <w:rPr>
                <w:szCs w:val="22"/>
              </w:rPr>
            </w:pP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990029" w:rsidP="00204206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990029" w:rsidRPr="00B31A4A" w:rsidRDefault="00990029" w:rsidP="00B31A4A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>Лист 1</w:t>
            </w:r>
            <w:r w:rsidR="00C91BAA" w:rsidRPr="00B31A4A">
              <w:rPr>
                <w:szCs w:val="22"/>
              </w:rPr>
              <w:t xml:space="preserve"> –</w:t>
            </w:r>
            <w:r w:rsidR="00B31A4A" w:rsidRPr="00B31A4A">
              <w:rPr>
                <w:szCs w:val="22"/>
              </w:rPr>
              <w:t>Общие данные</w:t>
            </w:r>
          </w:p>
        </w:tc>
        <w:tc>
          <w:tcPr>
            <w:tcW w:w="1983" w:type="dxa"/>
            <w:vAlign w:val="center"/>
          </w:tcPr>
          <w:p w:rsidR="00990029" w:rsidRPr="00B31A4A" w:rsidRDefault="002F6125" w:rsidP="00927300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A77E84" w:rsidRPr="00BE76AF" w:rsidTr="00C12DFF">
        <w:trPr>
          <w:trHeight w:val="368"/>
        </w:trPr>
        <w:tc>
          <w:tcPr>
            <w:tcW w:w="3680" w:type="dxa"/>
            <w:vAlign w:val="center"/>
          </w:tcPr>
          <w:p w:rsidR="00A77E84" w:rsidRPr="00B31A4A" w:rsidRDefault="00A77E84" w:rsidP="00A77E84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A77E84" w:rsidRPr="00B31A4A" w:rsidRDefault="00A77E84" w:rsidP="00A77E84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2</w:t>
            </w:r>
            <w:r w:rsidRPr="00B31A4A">
              <w:rPr>
                <w:szCs w:val="22"/>
              </w:rPr>
              <w:t xml:space="preserve"> – </w:t>
            </w:r>
            <w:r w:rsidRPr="00A77E84">
              <w:rPr>
                <w:szCs w:val="22"/>
              </w:rPr>
              <w:t>План 1-го этажа с сетями водоснабжения</w:t>
            </w:r>
          </w:p>
        </w:tc>
        <w:tc>
          <w:tcPr>
            <w:tcW w:w="1983" w:type="dxa"/>
            <w:vAlign w:val="center"/>
          </w:tcPr>
          <w:p w:rsidR="00A77E84" w:rsidRPr="00B31A4A" w:rsidRDefault="002F6125" w:rsidP="00A77E84">
            <w:pPr>
              <w:pStyle w:val="aff1"/>
              <w:spacing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A77E84" w:rsidRPr="00BE76AF" w:rsidTr="00C12DFF">
        <w:trPr>
          <w:trHeight w:val="368"/>
        </w:trPr>
        <w:tc>
          <w:tcPr>
            <w:tcW w:w="3680" w:type="dxa"/>
            <w:vAlign w:val="center"/>
          </w:tcPr>
          <w:p w:rsidR="00A77E84" w:rsidRPr="00B31A4A" w:rsidRDefault="00A77E84" w:rsidP="00A77E84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A77E84" w:rsidRPr="00B31A4A" w:rsidRDefault="00A77E84" w:rsidP="00A77E84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3</w:t>
            </w:r>
            <w:r w:rsidRPr="00B31A4A">
              <w:rPr>
                <w:szCs w:val="22"/>
              </w:rPr>
              <w:t xml:space="preserve"> – </w:t>
            </w:r>
            <w:r w:rsidRPr="00A77E84">
              <w:rPr>
                <w:szCs w:val="22"/>
              </w:rPr>
              <w:t>План 2-го этажа с сетями водоснабжения</w:t>
            </w:r>
          </w:p>
        </w:tc>
        <w:tc>
          <w:tcPr>
            <w:tcW w:w="1983" w:type="dxa"/>
            <w:vAlign w:val="center"/>
          </w:tcPr>
          <w:p w:rsidR="00A77E84" w:rsidRPr="00B31A4A" w:rsidRDefault="002F6125" w:rsidP="00A77E84">
            <w:pPr>
              <w:pStyle w:val="aff1"/>
              <w:spacing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11</w:t>
            </w:r>
          </w:p>
        </w:tc>
      </w:tr>
      <w:tr w:rsidR="00A77E84" w:rsidRPr="00B31A4A" w:rsidTr="00204206">
        <w:tc>
          <w:tcPr>
            <w:tcW w:w="3680" w:type="dxa"/>
            <w:vAlign w:val="center"/>
          </w:tcPr>
          <w:p w:rsidR="00A77E84" w:rsidRPr="00B31A4A" w:rsidRDefault="00A77E84" w:rsidP="00A77E84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A77E84" w:rsidRPr="00B31A4A" w:rsidRDefault="00A77E84" w:rsidP="00A77E84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4</w:t>
            </w:r>
            <w:r w:rsidRPr="00B31A4A">
              <w:rPr>
                <w:szCs w:val="22"/>
              </w:rPr>
              <w:t xml:space="preserve"> – </w:t>
            </w:r>
            <w:r w:rsidRPr="00A77E84">
              <w:rPr>
                <w:szCs w:val="22"/>
              </w:rPr>
              <w:t>Аксонометрическая схема системы водоснабжения</w:t>
            </w:r>
          </w:p>
        </w:tc>
        <w:tc>
          <w:tcPr>
            <w:tcW w:w="1983" w:type="dxa"/>
            <w:vAlign w:val="center"/>
          </w:tcPr>
          <w:p w:rsidR="00A77E84" w:rsidRPr="00B31A4A" w:rsidRDefault="002F6125" w:rsidP="00A77E84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12</w:t>
            </w:r>
          </w:p>
        </w:tc>
      </w:tr>
      <w:tr w:rsidR="00A77E84" w:rsidRPr="00B31A4A" w:rsidTr="00204206">
        <w:tc>
          <w:tcPr>
            <w:tcW w:w="3680" w:type="dxa"/>
            <w:vAlign w:val="center"/>
          </w:tcPr>
          <w:p w:rsidR="00A77E84" w:rsidRPr="00B31A4A" w:rsidRDefault="00A77E84" w:rsidP="00A77E84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>
              <w:rPr>
                <w:sz w:val="20"/>
                <w:szCs w:val="20"/>
              </w:rPr>
              <w:t>Р-ИОС2.1С</w:t>
            </w:r>
          </w:p>
        </w:tc>
        <w:tc>
          <w:tcPr>
            <w:tcW w:w="4798" w:type="dxa"/>
            <w:vAlign w:val="center"/>
          </w:tcPr>
          <w:p w:rsidR="00A77E84" w:rsidRDefault="00A77E84" w:rsidP="00A77E84">
            <w:pPr>
              <w:pStyle w:val="aff1"/>
              <w:ind w:firstLine="0"/>
              <w:rPr>
                <w:szCs w:val="22"/>
              </w:rPr>
            </w:pPr>
            <w:r>
              <w:rPr>
                <w:szCs w:val="22"/>
              </w:rPr>
              <w:t>Водоснабжение, внутренние сети.</w:t>
            </w:r>
          </w:p>
          <w:p w:rsidR="00A77E84" w:rsidRPr="00B31A4A" w:rsidRDefault="00A77E84" w:rsidP="00A77E84">
            <w:pPr>
              <w:pStyle w:val="aff1"/>
              <w:ind w:firstLine="0"/>
              <w:rPr>
                <w:szCs w:val="22"/>
              </w:rPr>
            </w:pPr>
            <w:r>
              <w:rPr>
                <w:szCs w:val="22"/>
              </w:rPr>
              <w:t>Спецификация</w:t>
            </w:r>
          </w:p>
        </w:tc>
        <w:tc>
          <w:tcPr>
            <w:tcW w:w="1983" w:type="dxa"/>
            <w:vAlign w:val="center"/>
          </w:tcPr>
          <w:p w:rsidR="00A77E84" w:rsidRPr="00B31A4A" w:rsidRDefault="002F6125" w:rsidP="00A77E84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13-14</w:t>
            </w:r>
          </w:p>
        </w:tc>
      </w:tr>
      <w:tr w:rsidR="00A77E84" w:rsidRPr="00B31A4A" w:rsidTr="00204206">
        <w:tc>
          <w:tcPr>
            <w:tcW w:w="3680" w:type="dxa"/>
            <w:vAlign w:val="center"/>
          </w:tcPr>
          <w:p w:rsidR="00A77E84" w:rsidRPr="00B31A4A" w:rsidRDefault="00A77E84" w:rsidP="00A77E84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>
              <w:rPr>
                <w:sz w:val="20"/>
                <w:szCs w:val="20"/>
              </w:rPr>
              <w:t>Р-ИОС2</w:t>
            </w:r>
            <w:r w:rsidRPr="00B31A4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2.</w:t>
            </w:r>
            <w:r w:rsidRPr="00B31A4A">
              <w:rPr>
                <w:szCs w:val="22"/>
              </w:rPr>
              <w:t>ГЧ</w:t>
            </w:r>
          </w:p>
        </w:tc>
        <w:tc>
          <w:tcPr>
            <w:tcW w:w="4798" w:type="dxa"/>
            <w:vAlign w:val="center"/>
          </w:tcPr>
          <w:p w:rsidR="00A77E84" w:rsidRDefault="00A77E84" w:rsidP="00A77E84">
            <w:pPr>
              <w:pStyle w:val="aff1"/>
              <w:ind w:firstLine="0"/>
              <w:rPr>
                <w:szCs w:val="22"/>
              </w:rPr>
            </w:pPr>
            <w:r>
              <w:rPr>
                <w:szCs w:val="22"/>
              </w:rPr>
              <w:t xml:space="preserve">Водоснабжение, </w:t>
            </w:r>
            <w:r w:rsidR="002F6125">
              <w:rPr>
                <w:szCs w:val="22"/>
              </w:rPr>
              <w:t>внешние сети</w:t>
            </w:r>
            <w:r>
              <w:rPr>
                <w:szCs w:val="22"/>
              </w:rPr>
              <w:t>.</w:t>
            </w:r>
          </w:p>
          <w:p w:rsidR="00A77E84" w:rsidRPr="00B31A4A" w:rsidRDefault="00A77E84" w:rsidP="00A77E84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Графическая часть</w:t>
            </w:r>
            <w:r>
              <w:rPr>
                <w:szCs w:val="22"/>
              </w:rPr>
              <w:t xml:space="preserve">. </w:t>
            </w:r>
          </w:p>
        </w:tc>
        <w:tc>
          <w:tcPr>
            <w:tcW w:w="1983" w:type="dxa"/>
            <w:vAlign w:val="center"/>
          </w:tcPr>
          <w:p w:rsidR="00A77E84" w:rsidRPr="00B31A4A" w:rsidRDefault="00A77E84" w:rsidP="00A77E84">
            <w:pPr>
              <w:pStyle w:val="aff1"/>
              <w:ind w:firstLine="0"/>
              <w:jc w:val="center"/>
              <w:rPr>
                <w:szCs w:val="22"/>
              </w:rPr>
            </w:pPr>
          </w:p>
        </w:tc>
      </w:tr>
      <w:tr w:rsidR="00A77E84" w:rsidRPr="00B31A4A" w:rsidTr="006B28B5">
        <w:tc>
          <w:tcPr>
            <w:tcW w:w="3680" w:type="dxa"/>
            <w:vAlign w:val="center"/>
          </w:tcPr>
          <w:p w:rsidR="00A77E84" w:rsidRPr="00B31A4A" w:rsidRDefault="00A77E84" w:rsidP="00A77E84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A77E84" w:rsidRPr="00B31A4A" w:rsidRDefault="00A77E84" w:rsidP="00A77E84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1</w:t>
            </w:r>
            <w:r w:rsidRPr="00B31A4A">
              <w:rPr>
                <w:szCs w:val="22"/>
              </w:rPr>
              <w:t xml:space="preserve"> – </w:t>
            </w:r>
            <w:r w:rsidRPr="00E838E6">
              <w:rPr>
                <w:szCs w:val="22"/>
              </w:rPr>
              <w:t xml:space="preserve">Общие данные </w:t>
            </w:r>
          </w:p>
        </w:tc>
        <w:tc>
          <w:tcPr>
            <w:tcW w:w="1983" w:type="dxa"/>
            <w:vAlign w:val="center"/>
          </w:tcPr>
          <w:p w:rsidR="00A77E84" w:rsidRPr="00B31A4A" w:rsidRDefault="002F6125" w:rsidP="006B28B5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</w:tr>
      <w:tr w:rsidR="006B28B5" w:rsidRPr="00B31A4A" w:rsidTr="006B28B5">
        <w:tc>
          <w:tcPr>
            <w:tcW w:w="3680" w:type="dxa"/>
            <w:vAlign w:val="center"/>
          </w:tcPr>
          <w:p w:rsidR="006B28B5" w:rsidRPr="00B31A4A" w:rsidRDefault="006B28B5" w:rsidP="00A77E84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6B28B5" w:rsidRPr="00B31A4A" w:rsidRDefault="006B28B5" w:rsidP="006B28B5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2</w:t>
            </w:r>
            <w:r w:rsidRPr="00B31A4A">
              <w:rPr>
                <w:szCs w:val="22"/>
              </w:rPr>
              <w:t xml:space="preserve"> – </w:t>
            </w:r>
            <w:r w:rsidRPr="006B28B5">
              <w:rPr>
                <w:szCs w:val="22"/>
              </w:rPr>
              <w:t>План с сетями водоснабжения. М1:500</w:t>
            </w:r>
          </w:p>
        </w:tc>
        <w:tc>
          <w:tcPr>
            <w:tcW w:w="1983" w:type="dxa"/>
            <w:vAlign w:val="center"/>
          </w:tcPr>
          <w:p w:rsidR="006B28B5" w:rsidRPr="00B31A4A" w:rsidRDefault="006B28B5" w:rsidP="006B28B5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16</w:t>
            </w:r>
          </w:p>
        </w:tc>
      </w:tr>
      <w:tr w:rsidR="006B28B5" w:rsidRPr="00B31A4A" w:rsidTr="006B28B5">
        <w:trPr>
          <w:trHeight w:val="502"/>
        </w:trPr>
        <w:tc>
          <w:tcPr>
            <w:tcW w:w="3680" w:type="dxa"/>
            <w:vAlign w:val="center"/>
          </w:tcPr>
          <w:p w:rsidR="006B28B5" w:rsidRPr="00B31A4A" w:rsidRDefault="006B28B5" w:rsidP="00A77E84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6B28B5" w:rsidRPr="00B31A4A" w:rsidRDefault="006B28B5" w:rsidP="00813DA8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3</w:t>
            </w:r>
            <w:r w:rsidRPr="00B31A4A">
              <w:rPr>
                <w:szCs w:val="22"/>
              </w:rPr>
              <w:t xml:space="preserve"> – </w:t>
            </w:r>
            <w:r w:rsidRPr="006B28B5">
              <w:rPr>
                <w:szCs w:val="22"/>
              </w:rPr>
              <w:t>Профиль сети водоснабжения</w:t>
            </w:r>
          </w:p>
        </w:tc>
        <w:tc>
          <w:tcPr>
            <w:tcW w:w="1983" w:type="dxa"/>
            <w:vAlign w:val="center"/>
          </w:tcPr>
          <w:p w:rsidR="006B28B5" w:rsidRPr="00B31A4A" w:rsidRDefault="006B28B5" w:rsidP="006B28B5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</w:tr>
      <w:tr w:rsidR="006B28B5" w:rsidRPr="00B31A4A" w:rsidTr="006B28B5">
        <w:tc>
          <w:tcPr>
            <w:tcW w:w="3680" w:type="dxa"/>
            <w:vAlign w:val="center"/>
          </w:tcPr>
          <w:p w:rsidR="006B28B5" w:rsidRPr="00B31A4A" w:rsidRDefault="006B28B5" w:rsidP="00A77E84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6B28B5" w:rsidRPr="00B31A4A" w:rsidRDefault="006B28B5" w:rsidP="00813DA8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4</w:t>
            </w:r>
            <w:r w:rsidRPr="00B31A4A">
              <w:rPr>
                <w:szCs w:val="22"/>
              </w:rPr>
              <w:t xml:space="preserve"> – </w:t>
            </w:r>
            <w:r w:rsidRPr="006B28B5">
              <w:rPr>
                <w:szCs w:val="22"/>
              </w:rPr>
              <w:t>Таблица круглых водопроводных колодцев</w:t>
            </w:r>
          </w:p>
        </w:tc>
        <w:tc>
          <w:tcPr>
            <w:tcW w:w="1983" w:type="dxa"/>
            <w:vAlign w:val="center"/>
          </w:tcPr>
          <w:p w:rsidR="006B28B5" w:rsidRPr="00B31A4A" w:rsidRDefault="006B28B5" w:rsidP="006B28B5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18</w:t>
            </w:r>
          </w:p>
        </w:tc>
      </w:tr>
      <w:tr w:rsidR="006B28B5" w:rsidRPr="00B31A4A" w:rsidTr="006B28B5">
        <w:tc>
          <w:tcPr>
            <w:tcW w:w="3680" w:type="dxa"/>
            <w:vAlign w:val="center"/>
          </w:tcPr>
          <w:p w:rsidR="006B28B5" w:rsidRPr="00B31A4A" w:rsidRDefault="006B28B5" w:rsidP="00813DA8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>
              <w:rPr>
                <w:sz w:val="20"/>
                <w:szCs w:val="20"/>
              </w:rPr>
              <w:t>Р-ИОС2</w:t>
            </w:r>
            <w:r w:rsidRPr="00B31A4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2.</w:t>
            </w:r>
            <w:r>
              <w:rPr>
                <w:szCs w:val="22"/>
              </w:rPr>
              <w:t>С</w:t>
            </w:r>
          </w:p>
        </w:tc>
        <w:tc>
          <w:tcPr>
            <w:tcW w:w="4798" w:type="dxa"/>
            <w:vAlign w:val="center"/>
          </w:tcPr>
          <w:p w:rsidR="006B28B5" w:rsidRDefault="006B28B5" w:rsidP="00813DA8">
            <w:pPr>
              <w:pStyle w:val="aff1"/>
              <w:ind w:firstLine="0"/>
              <w:rPr>
                <w:szCs w:val="22"/>
              </w:rPr>
            </w:pPr>
            <w:r>
              <w:rPr>
                <w:szCs w:val="22"/>
              </w:rPr>
              <w:t>Водоснабжение, внешние сети.</w:t>
            </w:r>
          </w:p>
          <w:p w:rsidR="006B28B5" w:rsidRPr="00B31A4A" w:rsidRDefault="006B28B5" w:rsidP="00813DA8">
            <w:pPr>
              <w:pStyle w:val="aff1"/>
              <w:ind w:firstLine="0"/>
              <w:rPr>
                <w:szCs w:val="22"/>
              </w:rPr>
            </w:pPr>
            <w:r>
              <w:rPr>
                <w:szCs w:val="22"/>
              </w:rPr>
              <w:t xml:space="preserve">Спецификация. </w:t>
            </w:r>
          </w:p>
        </w:tc>
        <w:tc>
          <w:tcPr>
            <w:tcW w:w="1983" w:type="dxa"/>
            <w:vAlign w:val="center"/>
          </w:tcPr>
          <w:p w:rsidR="006B28B5" w:rsidRPr="00B31A4A" w:rsidRDefault="006B28B5" w:rsidP="006B28B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</w:tr>
      <w:tr w:rsidR="006B28B5" w:rsidRPr="00B31A4A" w:rsidTr="00204206">
        <w:tc>
          <w:tcPr>
            <w:tcW w:w="3680" w:type="dxa"/>
            <w:vAlign w:val="center"/>
          </w:tcPr>
          <w:p w:rsidR="006B28B5" w:rsidRPr="00B31A4A" w:rsidRDefault="006B28B5" w:rsidP="00A77E84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6B28B5" w:rsidRPr="00B31A4A" w:rsidRDefault="006B28B5" w:rsidP="00A77E84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</w:p>
        </w:tc>
        <w:tc>
          <w:tcPr>
            <w:tcW w:w="1983" w:type="dxa"/>
            <w:vAlign w:val="center"/>
          </w:tcPr>
          <w:p w:rsidR="006B28B5" w:rsidRPr="00B31A4A" w:rsidRDefault="006B28B5" w:rsidP="00A77E84">
            <w:pPr>
              <w:ind w:firstLine="0"/>
              <w:jc w:val="center"/>
              <w:rPr>
                <w:szCs w:val="22"/>
              </w:rPr>
            </w:pPr>
          </w:p>
        </w:tc>
      </w:tr>
    </w:tbl>
    <w:p w:rsidR="00C12960" w:rsidRPr="00B31A4A" w:rsidRDefault="00C12960" w:rsidP="00C12960">
      <w:pPr>
        <w:pStyle w:val="ad"/>
        <w:jc w:val="center"/>
      </w:pPr>
    </w:p>
    <w:p w:rsidR="003A4A1F" w:rsidRPr="00B31A4A" w:rsidRDefault="00B31A4A" w:rsidP="00B31A4A">
      <w:pPr>
        <w:pStyle w:val="ad"/>
        <w:tabs>
          <w:tab w:val="left" w:pos="2232"/>
          <w:tab w:val="center" w:pos="5315"/>
        </w:tabs>
        <w:jc w:val="left"/>
      </w:pPr>
      <w:r w:rsidRPr="00B31A4A">
        <w:tab/>
      </w:r>
    </w:p>
    <w:p w:rsidR="003A4A1F" w:rsidRPr="001962B1" w:rsidRDefault="003A4A1F" w:rsidP="00C12960">
      <w:pPr>
        <w:pStyle w:val="ad"/>
        <w:jc w:val="center"/>
        <w:rPr>
          <w:color w:val="FF0000"/>
        </w:rPr>
        <w:sectPr w:rsidR="003A4A1F" w:rsidRPr="001962B1" w:rsidSect="00B377E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851" w:right="567" w:bottom="1985" w:left="1418" w:header="284" w:footer="284" w:gutter="0"/>
          <w:pgNumType w:start="1"/>
          <w:cols w:space="708"/>
          <w:titlePg/>
          <w:docGrid w:linePitch="360"/>
        </w:sectPr>
      </w:pPr>
      <w:bookmarkStart w:id="1" w:name="qwe_3"/>
      <w:bookmarkEnd w:id="1"/>
    </w:p>
    <w:p w:rsidR="00F9228C" w:rsidRPr="005608DE" w:rsidRDefault="00F9228C" w:rsidP="005C0239">
      <w:pPr>
        <w:pStyle w:val="aff1"/>
        <w:jc w:val="center"/>
      </w:pPr>
      <w:r w:rsidRPr="005608DE">
        <w:lastRenderedPageBreak/>
        <w:t xml:space="preserve">Состав </w:t>
      </w:r>
      <w:r w:rsidR="00B31A4A" w:rsidRPr="005608DE">
        <w:t>рабочей</w:t>
      </w:r>
      <w:r w:rsidR="00521619" w:rsidRPr="005608DE">
        <w:t xml:space="preserve"> документации</w:t>
      </w:r>
    </w:p>
    <w:tbl>
      <w:tblPr>
        <w:tblW w:w="1049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261"/>
        <w:gridCol w:w="4819"/>
        <w:gridCol w:w="1559"/>
      </w:tblGrid>
      <w:tr w:rsidR="00521619" w:rsidRPr="005608DE" w:rsidTr="00521619"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Номер</w:t>
            </w:r>
          </w:p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тома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Обозначение</w:t>
            </w:r>
          </w:p>
        </w:tc>
        <w:tc>
          <w:tcPr>
            <w:tcW w:w="481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Примечание</w:t>
            </w:r>
          </w:p>
        </w:tc>
      </w:tr>
      <w:tr w:rsidR="00521619" w:rsidRPr="005608DE" w:rsidTr="00521619">
        <w:tc>
          <w:tcPr>
            <w:tcW w:w="851" w:type="dxa"/>
            <w:tcBorders>
              <w:top w:val="single" w:sz="12" w:space="0" w:color="auto"/>
            </w:tcBorders>
          </w:tcPr>
          <w:p w:rsidR="00521619" w:rsidRPr="005608DE" w:rsidRDefault="00562D2D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12" w:space="0" w:color="auto"/>
            </w:tcBorders>
          </w:tcPr>
          <w:p w:rsidR="00521619" w:rsidRPr="005608DE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</w:t>
            </w:r>
            <w:r w:rsidR="00562D2D" w:rsidRPr="005608DE">
              <w:rPr>
                <w:sz w:val="20"/>
                <w:szCs w:val="20"/>
              </w:rPr>
              <w:t>-ПЗ</w:t>
            </w:r>
          </w:p>
        </w:tc>
        <w:tc>
          <w:tcPr>
            <w:tcW w:w="4819" w:type="dxa"/>
            <w:tcBorders>
              <w:top w:val="single" w:sz="12" w:space="0" w:color="auto"/>
            </w:tcBorders>
          </w:tcPr>
          <w:p w:rsidR="00521619" w:rsidRPr="005608DE" w:rsidRDefault="00521619" w:rsidP="00562D2D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1 Пояснительная записка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1619" w:rsidRPr="001962B1" w:rsidTr="00562D2D">
        <w:trPr>
          <w:trHeight w:val="294"/>
        </w:trPr>
        <w:tc>
          <w:tcPr>
            <w:tcW w:w="851" w:type="dxa"/>
          </w:tcPr>
          <w:p w:rsidR="00521619" w:rsidRPr="00766FA6" w:rsidRDefault="00562D2D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562D2D" w:rsidRPr="00766FA6">
              <w:rPr>
                <w:sz w:val="20"/>
                <w:szCs w:val="20"/>
              </w:rPr>
              <w:t>-ПЗУ</w:t>
            </w:r>
          </w:p>
        </w:tc>
        <w:tc>
          <w:tcPr>
            <w:tcW w:w="4819" w:type="dxa"/>
          </w:tcPr>
          <w:p w:rsidR="00521619" w:rsidRPr="00766FA6" w:rsidRDefault="00521619" w:rsidP="00562D2D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2</w:t>
            </w:r>
            <w:r w:rsidR="00766FA6" w:rsidRPr="00766FA6">
              <w:rPr>
                <w:sz w:val="20"/>
                <w:szCs w:val="20"/>
              </w:rPr>
              <w:t>.</w:t>
            </w:r>
            <w:r w:rsidRPr="00766FA6">
              <w:rPr>
                <w:sz w:val="20"/>
                <w:szCs w:val="20"/>
              </w:rPr>
              <w:t xml:space="preserve"> Схема планировочной организации земельного участка</w:t>
            </w: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-АР</w:t>
            </w:r>
          </w:p>
        </w:tc>
        <w:tc>
          <w:tcPr>
            <w:tcW w:w="481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3</w:t>
            </w:r>
            <w:r w:rsidR="00766FA6" w:rsidRPr="00766FA6">
              <w:rPr>
                <w:sz w:val="20"/>
                <w:szCs w:val="20"/>
              </w:rPr>
              <w:t>.</w:t>
            </w:r>
            <w:r w:rsidRPr="00766FA6">
              <w:rPr>
                <w:sz w:val="20"/>
                <w:szCs w:val="20"/>
              </w:rPr>
              <w:t xml:space="preserve"> Архитектурные решения.</w:t>
            </w:r>
          </w:p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-КР</w:t>
            </w:r>
          </w:p>
        </w:tc>
        <w:tc>
          <w:tcPr>
            <w:tcW w:w="4819" w:type="dxa"/>
          </w:tcPr>
          <w:p w:rsidR="00521619" w:rsidRPr="00766FA6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4</w:t>
            </w:r>
            <w:r w:rsidR="00766FA6" w:rsidRPr="00766FA6">
              <w:rPr>
                <w:sz w:val="20"/>
                <w:szCs w:val="20"/>
              </w:rPr>
              <w:t>.</w:t>
            </w:r>
            <w:r w:rsidRPr="00766FA6">
              <w:rPr>
                <w:sz w:val="20"/>
                <w:szCs w:val="20"/>
              </w:rPr>
              <w:t xml:space="preserve"> Конструктивные и объемно-планировочные решения</w:t>
            </w: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521619" w:rsidRPr="00766FA6" w:rsidRDefault="00521619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5 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решений.</w:t>
            </w: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-ИОС1</w:t>
            </w:r>
          </w:p>
        </w:tc>
        <w:tc>
          <w:tcPr>
            <w:tcW w:w="4819" w:type="dxa"/>
          </w:tcPr>
          <w:p w:rsidR="00521619" w:rsidRDefault="00521619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1 Система электроснабжения.</w:t>
            </w:r>
          </w:p>
          <w:p w:rsidR="002F4E9C" w:rsidRPr="00766FA6" w:rsidRDefault="002F4E9C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-ИОС2</w:t>
            </w:r>
          </w:p>
        </w:tc>
        <w:tc>
          <w:tcPr>
            <w:tcW w:w="481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2 Система водоснабжения.</w:t>
            </w:r>
          </w:p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РСГ-017-31.08-Р-ИОС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819" w:type="dxa"/>
          </w:tcPr>
          <w:p w:rsidR="00521619" w:rsidRDefault="00521619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3 Система водоотведения.</w:t>
            </w:r>
          </w:p>
          <w:p w:rsidR="002F4E9C" w:rsidRPr="00766FA6" w:rsidRDefault="002F4E9C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РСГ-017-31.08-Р-ИОС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81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4 Отопление, вентиляция и кондици</w:t>
            </w:r>
            <w:r w:rsidR="00BE36A2">
              <w:rPr>
                <w:sz w:val="20"/>
                <w:szCs w:val="20"/>
              </w:rPr>
              <w:t>онирование воздуха.</w:t>
            </w:r>
          </w:p>
        </w:tc>
        <w:tc>
          <w:tcPr>
            <w:tcW w:w="155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5608DE" w:rsidRDefault="00766FA6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</w:tcPr>
          <w:p w:rsidR="00521619" w:rsidRPr="005608DE" w:rsidRDefault="002F4E9C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РСГ-017-31.08-Р-ИОС5</w:t>
            </w:r>
          </w:p>
        </w:tc>
        <w:tc>
          <w:tcPr>
            <w:tcW w:w="481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5. Сети связи.</w:t>
            </w:r>
          </w:p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6. Система газоснабжения.</w:t>
            </w:r>
          </w:p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 xml:space="preserve">Не разрабатывается 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7. Технологические решения.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766FA6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2F4E9C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</w:tcPr>
          <w:p w:rsidR="00047458" w:rsidRPr="005608DE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</w:t>
            </w:r>
            <w:r w:rsidR="00047458" w:rsidRPr="005608DE">
              <w:rPr>
                <w:sz w:val="20"/>
                <w:szCs w:val="20"/>
              </w:rPr>
              <w:t>-ПОС</w:t>
            </w: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6 Проект организации строительства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7 Проект организации работ по сносу или демонтажу объектов капитального строительства</w:t>
            </w: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8 Перечень мероприятий по охране окружающей среды</w:t>
            </w:r>
          </w:p>
        </w:tc>
        <w:tc>
          <w:tcPr>
            <w:tcW w:w="1559" w:type="dxa"/>
          </w:tcPr>
          <w:p w:rsidR="00047458" w:rsidRPr="005608DE" w:rsidRDefault="00766FA6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2F4E9C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9 Мероприятия по обеспечению пожарной безопасности</w:t>
            </w:r>
          </w:p>
          <w:p w:rsidR="002F4E9C" w:rsidRPr="005608DE" w:rsidRDefault="002F4E9C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 xml:space="preserve">Раздел 10(1). Требования к обеспечению безопасной эксплуатации объектов капитального строительства </w:t>
            </w:r>
          </w:p>
        </w:tc>
        <w:tc>
          <w:tcPr>
            <w:tcW w:w="1559" w:type="dxa"/>
          </w:tcPr>
          <w:p w:rsidR="00047458" w:rsidRPr="005608DE" w:rsidRDefault="002F4E9C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11 Смета на строительство объектов капитального строительства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2F4E9C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11(1). 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ресурсов.</w:t>
            </w:r>
          </w:p>
        </w:tc>
        <w:tc>
          <w:tcPr>
            <w:tcW w:w="1559" w:type="dxa"/>
          </w:tcPr>
          <w:p w:rsidR="00047458" w:rsidRPr="005608DE" w:rsidRDefault="00047458" w:rsidP="00047458">
            <w:pPr>
              <w:spacing w:line="240" w:lineRule="auto"/>
              <w:ind w:firstLine="0"/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12 Иная документация в случаях, предусмотренных федеральными законами.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spacing w:line="240" w:lineRule="auto"/>
              <w:ind w:firstLine="0"/>
            </w:pPr>
            <w:r w:rsidRPr="005608DE">
              <w:rPr>
                <w:sz w:val="20"/>
                <w:szCs w:val="20"/>
              </w:rPr>
              <w:t>Не разрабатывается</w:t>
            </w:r>
          </w:p>
        </w:tc>
      </w:tr>
    </w:tbl>
    <w:p w:rsidR="00F9228C" w:rsidRPr="001962B1" w:rsidRDefault="00F9228C" w:rsidP="005C0239">
      <w:pPr>
        <w:pStyle w:val="aff1"/>
        <w:jc w:val="center"/>
        <w:rPr>
          <w:color w:val="FF0000"/>
        </w:rPr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047458" w:rsidRDefault="00047458" w:rsidP="005C0239">
      <w:pPr>
        <w:pStyle w:val="aff1"/>
        <w:jc w:val="center"/>
      </w:pPr>
      <w:bookmarkStart w:id="2" w:name="qwe_4"/>
      <w:bookmarkEnd w:id="2"/>
    </w:p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Default="00047458" w:rsidP="00047458"/>
    <w:p w:rsidR="00047458" w:rsidRDefault="00047458" w:rsidP="00047458">
      <w:pPr>
        <w:tabs>
          <w:tab w:val="left" w:pos="6135"/>
        </w:tabs>
      </w:pPr>
      <w:r>
        <w:tab/>
      </w:r>
    </w:p>
    <w:p w:rsidR="00F9228C" w:rsidRPr="00047458" w:rsidRDefault="00047458" w:rsidP="00047458">
      <w:pPr>
        <w:tabs>
          <w:tab w:val="left" w:pos="6135"/>
        </w:tabs>
        <w:sectPr w:rsidR="00F9228C" w:rsidRPr="00047458" w:rsidSect="00047458">
          <w:headerReference w:type="default" r:id="rId16"/>
          <w:footerReference w:type="default" r:id="rId17"/>
          <w:headerReference w:type="first" r:id="rId18"/>
          <w:footerReference w:type="first" r:id="rId19"/>
          <w:pgSz w:w="11906" w:h="16838" w:code="9"/>
          <w:pgMar w:top="851" w:right="567" w:bottom="1985" w:left="1418" w:header="284" w:footer="0" w:gutter="0"/>
          <w:pgNumType w:start="1"/>
          <w:cols w:space="708"/>
          <w:titlePg/>
          <w:docGrid w:linePitch="360"/>
        </w:sectPr>
      </w:pPr>
      <w:r>
        <w:tab/>
      </w:r>
    </w:p>
    <w:p w:rsidR="003A4A1F" w:rsidRDefault="003A4A1F" w:rsidP="005C0239">
      <w:pPr>
        <w:pStyle w:val="aff1"/>
        <w:jc w:val="center"/>
      </w:pPr>
      <w:r>
        <w:lastRenderedPageBreak/>
        <w:t>Разработчики материалов тома</w:t>
      </w:r>
    </w:p>
    <w:p w:rsidR="003A4A1F" w:rsidRDefault="003A4A1F" w:rsidP="00C12960">
      <w:pPr>
        <w:pStyle w:val="ad"/>
        <w:jc w:val="center"/>
      </w:pPr>
    </w:p>
    <w:tbl>
      <w:tblPr>
        <w:tblW w:w="10461" w:type="dxa"/>
        <w:tblInd w:w="-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834"/>
        <w:gridCol w:w="2268"/>
        <w:gridCol w:w="1985"/>
        <w:gridCol w:w="1418"/>
        <w:gridCol w:w="1956"/>
      </w:tblGrid>
      <w:tr w:rsidR="003A4A1F" w:rsidTr="005E53F8">
        <w:tc>
          <w:tcPr>
            <w:tcW w:w="2835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Наименование раздела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Отдел,</w:t>
            </w:r>
          </w:p>
          <w:p w:rsidR="007C776A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должность</w:t>
            </w: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Фамилия И. О.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Подпись</w:t>
            </w:r>
          </w:p>
        </w:tc>
        <w:tc>
          <w:tcPr>
            <w:tcW w:w="1956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Дата</w:t>
            </w:r>
          </w:p>
        </w:tc>
      </w:tr>
      <w:tr w:rsidR="003A4A1F" w:rsidTr="005E53F8">
        <w:tc>
          <w:tcPr>
            <w:tcW w:w="2835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</w:tbl>
    <w:p w:rsidR="003A4A1F" w:rsidRDefault="003A4A1F" w:rsidP="00C12960">
      <w:pPr>
        <w:pStyle w:val="ad"/>
        <w:jc w:val="center"/>
      </w:pPr>
    </w:p>
    <w:p w:rsidR="003D7834" w:rsidRDefault="003D7834" w:rsidP="00C12960">
      <w:pPr>
        <w:pStyle w:val="ad"/>
        <w:jc w:val="center"/>
        <w:rPr>
          <w:lang w:val="en-US"/>
        </w:rPr>
      </w:pPr>
    </w:p>
    <w:p w:rsidR="003D7834" w:rsidRDefault="003D7834" w:rsidP="00C12960">
      <w:pPr>
        <w:pStyle w:val="ad"/>
        <w:jc w:val="center"/>
        <w:rPr>
          <w:lang w:val="en-US"/>
        </w:rPr>
      </w:pPr>
    </w:p>
    <w:p w:rsidR="00B377E0" w:rsidRDefault="00B377E0" w:rsidP="00C12960">
      <w:pPr>
        <w:pStyle w:val="ad"/>
        <w:jc w:val="center"/>
      </w:pPr>
    </w:p>
    <w:p w:rsidR="006F452F" w:rsidRDefault="006F452F" w:rsidP="00C12960">
      <w:pPr>
        <w:pStyle w:val="ad"/>
        <w:jc w:val="center"/>
        <w:rPr>
          <w:lang w:val="en-US"/>
        </w:rPr>
      </w:pPr>
    </w:p>
    <w:p w:rsidR="000C09C7" w:rsidRDefault="000C09C7" w:rsidP="00C12960">
      <w:pPr>
        <w:pStyle w:val="ad"/>
        <w:jc w:val="center"/>
      </w:pPr>
    </w:p>
    <w:p w:rsidR="00C146C6" w:rsidRDefault="00C146C6" w:rsidP="00C12960">
      <w:pPr>
        <w:pStyle w:val="ad"/>
        <w:jc w:val="center"/>
      </w:pPr>
      <w:bookmarkStart w:id="3" w:name="qwe_5"/>
      <w:bookmarkEnd w:id="3"/>
    </w:p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0C09C7" w:rsidRPr="00C146C6" w:rsidRDefault="000C09C7" w:rsidP="00C146C6">
      <w:pPr>
        <w:tabs>
          <w:tab w:val="left" w:pos="8820"/>
        </w:tabs>
        <w:sectPr w:rsidR="000C09C7" w:rsidRPr="00C146C6" w:rsidSect="00B377E0">
          <w:headerReference w:type="default" r:id="rId20"/>
          <w:footerReference w:type="default" r:id="rId21"/>
          <w:headerReference w:type="first" r:id="rId22"/>
          <w:footerReference w:type="first" r:id="rId23"/>
          <w:pgSz w:w="11906" w:h="16838" w:code="9"/>
          <w:pgMar w:top="851" w:right="567" w:bottom="1985" w:left="1418" w:header="284" w:footer="284" w:gutter="0"/>
          <w:pgNumType w:start="1"/>
          <w:cols w:space="708"/>
          <w:titlePg/>
          <w:docGrid w:linePitch="360"/>
        </w:sectPr>
      </w:pPr>
    </w:p>
    <w:p w:rsidR="00395C8B" w:rsidRDefault="000C09C7" w:rsidP="008C0FF6">
      <w:pPr>
        <w:pStyle w:val="ad"/>
        <w:jc w:val="center"/>
        <w:rPr>
          <w:b/>
          <w:sz w:val="28"/>
          <w:szCs w:val="28"/>
        </w:rPr>
      </w:pPr>
      <w:r w:rsidRPr="001962B1">
        <w:rPr>
          <w:b/>
          <w:sz w:val="28"/>
          <w:szCs w:val="28"/>
        </w:rPr>
        <w:lastRenderedPageBreak/>
        <w:t>Содержание</w:t>
      </w:r>
    </w:p>
    <w:p w:rsidR="008A6022" w:rsidRDefault="007777BF">
      <w:pPr>
        <w:pStyle w:val="13"/>
        <w:rPr>
          <w:rFonts w:asciiTheme="minorHAnsi" w:eastAsiaTheme="minorEastAsia" w:hAnsiTheme="minorHAnsi" w:cstheme="minorBidi"/>
          <w:caps w:val="0"/>
          <w:szCs w:val="22"/>
        </w:rPr>
      </w:pPr>
      <w:r w:rsidRPr="001962B1">
        <w:fldChar w:fldCharType="begin"/>
      </w:r>
      <w:r w:rsidR="00680156" w:rsidRPr="001962B1">
        <w:instrText xml:space="preserve"> TOC \o "1-5" \h \z \u \p </w:instrText>
      </w:r>
      <w:r w:rsidRPr="001962B1">
        <w:fldChar w:fldCharType="separate"/>
      </w:r>
      <w:hyperlink w:anchor="_Toc436656400" w:history="1">
        <w:r w:rsidR="008A6022" w:rsidRPr="001D753E">
          <w:rPr>
            <w:rStyle w:val="af9"/>
          </w:rPr>
          <w:t>1.</w:t>
        </w:r>
        <w:r w:rsidR="008A6022">
          <w:rPr>
            <w:rFonts w:asciiTheme="minorHAnsi" w:eastAsiaTheme="minorEastAsia" w:hAnsiTheme="minorHAnsi" w:cstheme="minorBidi"/>
            <w:caps w:val="0"/>
            <w:szCs w:val="22"/>
          </w:rPr>
          <w:tab/>
        </w:r>
        <w:r w:rsidR="008A6022" w:rsidRPr="001D753E">
          <w:rPr>
            <w:rStyle w:val="af9"/>
          </w:rPr>
          <w:t>Основные положения</w:t>
        </w:r>
        <w:r w:rsidR="008A6022">
          <w:rPr>
            <w:webHidden/>
          </w:rPr>
          <w:tab/>
        </w:r>
        <w:r w:rsidR="008A6022">
          <w:rPr>
            <w:webHidden/>
          </w:rPr>
          <w:fldChar w:fldCharType="begin"/>
        </w:r>
        <w:r w:rsidR="008A6022">
          <w:rPr>
            <w:webHidden/>
          </w:rPr>
          <w:instrText xml:space="preserve"> PAGEREF _Toc436656400 \h </w:instrText>
        </w:r>
        <w:r w:rsidR="008A6022">
          <w:rPr>
            <w:webHidden/>
          </w:rPr>
        </w:r>
        <w:r w:rsidR="008A6022">
          <w:rPr>
            <w:webHidden/>
          </w:rPr>
          <w:fldChar w:fldCharType="separate"/>
        </w:r>
        <w:r w:rsidR="008A6022">
          <w:rPr>
            <w:webHidden/>
          </w:rPr>
          <w:t>2</w:t>
        </w:r>
        <w:r w:rsidR="008A6022">
          <w:rPr>
            <w:webHidden/>
          </w:rPr>
          <w:fldChar w:fldCharType="end"/>
        </w:r>
      </w:hyperlink>
    </w:p>
    <w:p w:rsidR="008A6022" w:rsidRDefault="008A6022">
      <w:pPr>
        <w:pStyle w:val="13"/>
        <w:rPr>
          <w:rFonts w:asciiTheme="minorHAnsi" w:eastAsiaTheme="minorEastAsia" w:hAnsiTheme="minorHAnsi" w:cstheme="minorBidi"/>
          <w:caps w:val="0"/>
          <w:szCs w:val="22"/>
        </w:rPr>
      </w:pPr>
      <w:hyperlink w:anchor="_Toc436656401" w:history="1">
        <w:r w:rsidRPr="001D753E">
          <w:rPr>
            <w:rStyle w:val="af9"/>
          </w:rPr>
          <w:t>2.</w:t>
        </w:r>
        <w:r>
          <w:rPr>
            <w:rFonts w:asciiTheme="minorHAnsi" w:eastAsiaTheme="minorEastAsia" w:hAnsiTheme="minorHAnsi" w:cstheme="minorBidi"/>
            <w:caps w:val="0"/>
            <w:szCs w:val="22"/>
          </w:rPr>
          <w:tab/>
        </w:r>
        <w:r w:rsidRPr="001D753E">
          <w:rPr>
            <w:rStyle w:val="af9"/>
          </w:rPr>
          <w:t>Определение расчетных расходов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_Toc436656401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A6022" w:rsidRDefault="008A6022">
      <w:pPr>
        <w:pStyle w:val="13"/>
        <w:rPr>
          <w:rFonts w:asciiTheme="minorHAnsi" w:eastAsiaTheme="minorEastAsia" w:hAnsiTheme="minorHAnsi" w:cstheme="minorBidi"/>
          <w:caps w:val="0"/>
          <w:szCs w:val="22"/>
        </w:rPr>
      </w:pPr>
      <w:hyperlink w:anchor="_Toc436656402" w:history="1">
        <w:r w:rsidRPr="001D753E">
          <w:rPr>
            <w:rStyle w:val="af9"/>
          </w:rPr>
          <w:t>3.</w:t>
        </w:r>
        <w:r>
          <w:rPr>
            <w:rFonts w:asciiTheme="minorHAnsi" w:eastAsiaTheme="minorEastAsia" w:hAnsiTheme="minorHAnsi" w:cstheme="minorBidi"/>
            <w:caps w:val="0"/>
            <w:szCs w:val="22"/>
          </w:rPr>
          <w:tab/>
        </w:r>
        <w:r w:rsidRPr="001D753E">
          <w:rPr>
            <w:rStyle w:val="af9"/>
          </w:rPr>
          <w:t>Наружные  сети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_Toc436656402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962B1" w:rsidRDefault="007777BF" w:rsidP="001433B6">
      <w:pPr>
        <w:pStyle w:val="11"/>
        <w:numPr>
          <w:ilvl w:val="0"/>
          <w:numId w:val="0"/>
        </w:numPr>
        <w:ind w:left="709"/>
      </w:pPr>
      <w:r w:rsidRPr="001962B1">
        <w:fldChar w:fldCharType="end"/>
      </w:r>
      <w:bookmarkStart w:id="4" w:name="_Toc323051225"/>
      <w:bookmarkStart w:id="5" w:name="_Toc323384316"/>
    </w:p>
    <w:p w:rsidR="001962B1" w:rsidRDefault="001962B1">
      <w:pPr>
        <w:spacing w:line="240" w:lineRule="auto"/>
        <w:ind w:firstLine="0"/>
        <w:jc w:val="left"/>
        <w:rPr>
          <w:bCs/>
          <w:kern w:val="32"/>
          <w:sz w:val="32"/>
          <w:szCs w:val="32"/>
        </w:rPr>
      </w:pPr>
      <w:r>
        <w:rPr>
          <w:b/>
        </w:rPr>
        <w:br w:type="page"/>
      </w:r>
      <w:bookmarkStart w:id="6" w:name="_GoBack"/>
      <w:bookmarkEnd w:id="6"/>
    </w:p>
    <w:p w:rsidR="001D7BDB" w:rsidRDefault="001D7BDB" w:rsidP="001D7BDB">
      <w:pPr>
        <w:pStyle w:val="11"/>
        <w:jc w:val="center"/>
      </w:pPr>
      <w:bookmarkStart w:id="7" w:name="_Toc436656400"/>
      <w:bookmarkEnd w:id="4"/>
      <w:bookmarkEnd w:id="5"/>
      <w:r w:rsidRPr="001D7BDB">
        <w:lastRenderedPageBreak/>
        <w:t>Основные положения</w:t>
      </w:r>
      <w:bookmarkEnd w:id="7"/>
    </w:p>
    <w:p w:rsidR="008A6022" w:rsidRDefault="008A6022" w:rsidP="008A6022"/>
    <w:p w:rsidR="008A6022" w:rsidRPr="008A6022" w:rsidRDefault="008A6022" w:rsidP="008A6022">
      <w:pPr>
        <w:tabs>
          <w:tab w:val="left" w:pos="284"/>
        </w:tabs>
        <w:autoSpaceDE w:val="0"/>
        <w:autoSpaceDN w:val="0"/>
        <w:adjustRightInd w:val="0"/>
        <w:spacing w:before="120" w:after="120" w:line="276" w:lineRule="auto"/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t>Настоящий комплект чертежей разработан на основании архите</w:t>
      </w:r>
      <w:r w:rsidRPr="008A6022">
        <w:rPr>
          <w:color w:val="000000"/>
          <w:sz w:val="24"/>
        </w:rPr>
        <w:t>к</w:t>
      </w:r>
      <w:r w:rsidRPr="008A6022">
        <w:rPr>
          <w:color w:val="000000"/>
          <w:sz w:val="24"/>
        </w:rPr>
        <w:t>турно-строительных чертежей и Технических условий на подключение инженерных сетей проектируемого промышленно-бытового здания (ПБЗ) Выгостровской ГЭС от 10.11.2015.</w:t>
      </w:r>
    </w:p>
    <w:p w:rsidR="008A6022" w:rsidRPr="008A6022" w:rsidRDefault="008A6022" w:rsidP="008A6022">
      <w:pPr>
        <w:spacing w:line="276" w:lineRule="auto"/>
        <w:ind w:firstLine="567"/>
        <w:rPr>
          <w:sz w:val="24"/>
        </w:rPr>
      </w:pPr>
      <w:r w:rsidRPr="008A6022">
        <w:rPr>
          <w:sz w:val="24"/>
        </w:rPr>
        <w:t>Для ПБЗ запроектированы:</w:t>
      </w:r>
    </w:p>
    <w:p w:rsidR="008A6022" w:rsidRPr="008A6022" w:rsidRDefault="008A6022" w:rsidP="008A6022">
      <w:pPr>
        <w:spacing w:line="276" w:lineRule="auto"/>
        <w:ind w:firstLine="567"/>
        <w:rPr>
          <w:sz w:val="24"/>
        </w:rPr>
      </w:pPr>
      <w:r w:rsidRPr="008A6022">
        <w:rPr>
          <w:sz w:val="24"/>
        </w:rPr>
        <w:t xml:space="preserve">  -  хозяйственно-питьевой водопровод,</w:t>
      </w:r>
    </w:p>
    <w:p w:rsidR="008A6022" w:rsidRPr="008A6022" w:rsidRDefault="008A6022" w:rsidP="008A6022">
      <w:pPr>
        <w:spacing w:line="276" w:lineRule="auto"/>
        <w:ind w:firstLine="567"/>
        <w:rPr>
          <w:sz w:val="24"/>
        </w:rPr>
      </w:pPr>
      <w:r w:rsidRPr="008A6022">
        <w:rPr>
          <w:sz w:val="24"/>
        </w:rPr>
        <w:t xml:space="preserve">  -  горячее водоснабжение от накопительного водонагревателя.</w:t>
      </w:r>
    </w:p>
    <w:p w:rsidR="008A6022" w:rsidRPr="008A6022" w:rsidRDefault="008A6022" w:rsidP="008A6022">
      <w:pPr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t xml:space="preserve">Источником хозяйственно-питьевого водоснабжения является существующая сеть хозяйственно-питьевого водопровода Ф32. </w:t>
      </w:r>
    </w:p>
    <w:p w:rsidR="008A6022" w:rsidRPr="008A6022" w:rsidRDefault="008A6022" w:rsidP="008A6022">
      <w:pPr>
        <w:spacing w:before="120" w:line="276" w:lineRule="auto"/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t>Гарантированный напор в точке подсоединения- 45,0 м вод.ст.</w:t>
      </w:r>
    </w:p>
    <w:p w:rsidR="008A6022" w:rsidRPr="008A6022" w:rsidRDefault="008A6022" w:rsidP="008A6022">
      <w:pPr>
        <w:spacing w:before="120" w:line="276" w:lineRule="auto"/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t xml:space="preserve">Потребный напор на хозяйственно-питьевое водоснабжение ПБЗ составляет - 14,0 м вод. ст. </w:t>
      </w:r>
    </w:p>
    <w:p w:rsidR="008A6022" w:rsidRPr="008A6022" w:rsidRDefault="008A6022" w:rsidP="008A6022">
      <w:pPr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t>Питьевая холодная вода используется на хозяйственно питьевые и б</w:t>
      </w:r>
      <w:r w:rsidRPr="008A6022">
        <w:rPr>
          <w:color w:val="000000"/>
          <w:sz w:val="24"/>
        </w:rPr>
        <w:t>ы</w:t>
      </w:r>
      <w:r w:rsidRPr="008A6022">
        <w:rPr>
          <w:color w:val="000000"/>
          <w:sz w:val="24"/>
        </w:rPr>
        <w:t>товые нужды.</w:t>
      </w:r>
    </w:p>
    <w:p w:rsidR="008A6022" w:rsidRPr="008A6022" w:rsidRDefault="008A6022" w:rsidP="008A6022">
      <w:pPr>
        <w:spacing w:line="276" w:lineRule="auto"/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t>Качество холодной воды (санитарно-эпидемиологические показатели), подаваемой на хозяйственно-питьевые нужды, должно соответствовать СанПиН 2.1.4.1074 и СанПиН 2.1.4.2496.</w:t>
      </w:r>
    </w:p>
    <w:p w:rsidR="008A6022" w:rsidRPr="008A6022" w:rsidRDefault="008A6022" w:rsidP="008A6022">
      <w:pPr>
        <w:spacing w:line="276" w:lineRule="auto"/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t>На вводе в здание устанавливается система очистки воды Барьер ПРОФИ BB Standard.</w:t>
      </w:r>
    </w:p>
    <w:p w:rsidR="008A6022" w:rsidRPr="008A6022" w:rsidRDefault="008A6022" w:rsidP="008A6022">
      <w:pPr>
        <w:spacing w:line="276" w:lineRule="auto"/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t>Источником горячего водоснабжения является накопительный водонагреватель электрический  Electrolux EWH 50 Royal H, V=50,0 л, N=2.0кВт, 220В.</w:t>
      </w:r>
    </w:p>
    <w:p w:rsidR="008A6022" w:rsidRPr="008A6022" w:rsidRDefault="008A6022" w:rsidP="008A6022">
      <w:pPr>
        <w:autoSpaceDE w:val="0"/>
        <w:autoSpaceDN w:val="0"/>
        <w:adjustRightInd w:val="0"/>
        <w:spacing w:line="276" w:lineRule="auto"/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t>Для поливки зеленных насаждений и тротуаров используется привозная вода.</w:t>
      </w:r>
    </w:p>
    <w:p w:rsidR="008A6022" w:rsidRPr="008A6022" w:rsidRDefault="008A6022" w:rsidP="008A6022">
      <w:pPr>
        <w:spacing w:before="120" w:line="276" w:lineRule="auto"/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t>Магистральные трубопроводы и обвязка санитарных приборов выполнена из полипропиленовых труб РN10 для холодного водоснабжения и из полипропиленовых труб РN20 для горячего вод</w:t>
      </w:r>
      <w:r w:rsidRPr="008A6022">
        <w:rPr>
          <w:color w:val="000000"/>
          <w:sz w:val="24"/>
        </w:rPr>
        <w:t>о</w:t>
      </w:r>
      <w:r w:rsidRPr="008A6022">
        <w:rPr>
          <w:color w:val="000000"/>
          <w:sz w:val="24"/>
        </w:rPr>
        <w:t>снабжения.</w:t>
      </w:r>
    </w:p>
    <w:p w:rsidR="008A6022" w:rsidRPr="008A6022" w:rsidRDefault="008A6022" w:rsidP="008A6022">
      <w:pPr>
        <w:spacing w:before="120" w:line="276" w:lineRule="auto"/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t xml:space="preserve"> В местах прохода труб из полимерных материалов через строительные конструкции предусмотрена установка стальных гильз.</w:t>
      </w:r>
    </w:p>
    <w:p w:rsidR="008A6022" w:rsidRDefault="008A6022">
      <w:pPr>
        <w:spacing w:line="240" w:lineRule="auto"/>
        <w:ind w:firstLine="0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br w:type="page"/>
      </w:r>
    </w:p>
    <w:p w:rsidR="008A6022" w:rsidRPr="008A6022" w:rsidRDefault="008A6022" w:rsidP="008A6022">
      <w:pPr>
        <w:pStyle w:val="11"/>
        <w:jc w:val="center"/>
      </w:pPr>
      <w:bookmarkStart w:id="8" w:name="_Toc436656401"/>
      <w:r w:rsidRPr="008A6022">
        <w:lastRenderedPageBreak/>
        <w:t>Определение расчетных расходов</w:t>
      </w:r>
      <w:bookmarkEnd w:id="8"/>
    </w:p>
    <w:p w:rsidR="008A6022" w:rsidRPr="008A6022" w:rsidRDefault="008A6022" w:rsidP="008A6022">
      <w:pPr>
        <w:spacing w:before="120" w:line="276" w:lineRule="auto"/>
        <w:rPr>
          <w:color w:val="000000"/>
          <w:sz w:val="24"/>
        </w:rPr>
      </w:pPr>
      <w:r w:rsidRPr="008A6022">
        <w:rPr>
          <w:color w:val="000000"/>
          <w:sz w:val="24"/>
        </w:rPr>
        <w:t xml:space="preserve">      Расчетные расходы холодной и горячей воды определяются по  форм</w:t>
      </w:r>
      <w:r w:rsidRPr="008A6022">
        <w:rPr>
          <w:color w:val="000000"/>
          <w:sz w:val="24"/>
        </w:rPr>
        <w:t>у</w:t>
      </w:r>
      <w:r w:rsidRPr="008A6022">
        <w:rPr>
          <w:color w:val="000000"/>
          <w:sz w:val="24"/>
        </w:rPr>
        <w:t>лам, приведенным в СНиП 2.04.01-85 «Внутренний водопровод и канализация зданий», в зависимости от количества обслуживаемых людей и количества у</w:t>
      </w:r>
      <w:r w:rsidRPr="008A6022">
        <w:rPr>
          <w:color w:val="000000"/>
          <w:sz w:val="24"/>
        </w:rPr>
        <w:t>с</w:t>
      </w:r>
      <w:r w:rsidRPr="008A6022">
        <w:rPr>
          <w:color w:val="000000"/>
          <w:sz w:val="24"/>
        </w:rPr>
        <w:t>тановленных санитарно-технических приборов и назначений помещений.</w:t>
      </w:r>
    </w:p>
    <w:p w:rsidR="008A6022" w:rsidRPr="008A6022" w:rsidRDefault="008A6022" w:rsidP="008A6022">
      <w:pPr>
        <w:rPr>
          <w:color w:val="0000FF"/>
          <w:sz w:val="24"/>
          <w:lang w:eastAsia="ar-SA"/>
        </w:rPr>
      </w:pPr>
    </w:p>
    <w:p w:rsidR="008A6022" w:rsidRPr="008A6022" w:rsidRDefault="008A6022" w:rsidP="008A6022">
      <w:pPr>
        <w:spacing w:before="120" w:line="276" w:lineRule="auto"/>
        <w:rPr>
          <w:color w:val="000000"/>
          <w:sz w:val="24"/>
        </w:rPr>
      </w:pPr>
    </w:p>
    <w:p w:rsidR="008A6022" w:rsidRPr="008A6022" w:rsidRDefault="008A6022" w:rsidP="008A6022">
      <w:pPr>
        <w:ind w:firstLine="0"/>
        <w:contextualSpacing/>
        <w:jc w:val="center"/>
        <w:rPr>
          <w:sz w:val="24"/>
        </w:rPr>
      </w:pPr>
      <w:r w:rsidRPr="008A6022">
        <w:rPr>
          <w:sz w:val="24"/>
        </w:rPr>
        <w:t>Сводная таблица показателей по водоснабжению и водоотведению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09"/>
        <w:gridCol w:w="1570"/>
        <w:gridCol w:w="1570"/>
        <w:gridCol w:w="1764"/>
        <w:gridCol w:w="1383"/>
      </w:tblGrid>
      <w:tr w:rsidR="008A6022" w:rsidRPr="008A6022" w:rsidTr="00F02A65">
        <w:trPr>
          <w:trHeight w:val="72"/>
        </w:trPr>
        <w:tc>
          <w:tcPr>
            <w:tcW w:w="675" w:type="dxa"/>
            <w:vMerge w:val="restart"/>
            <w:vAlign w:val="center"/>
          </w:tcPr>
          <w:p w:rsidR="008A6022" w:rsidRPr="008A6022" w:rsidRDefault="008A6022" w:rsidP="008A6022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№ п/п</w:t>
            </w:r>
          </w:p>
        </w:tc>
        <w:tc>
          <w:tcPr>
            <w:tcW w:w="2609" w:type="dxa"/>
            <w:vMerge w:val="restart"/>
            <w:vAlign w:val="center"/>
          </w:tcPr>
          <w:p w:rsidR="008A6022" w:rsidRPr="008A6022" w:rsidRDefault="008A6022" w:rsidP="008A6022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Наименование системы</w:t>
            </w:r>
          </w:p>
        </w:tc>
        <w:tc>
          <w:tcPr>
            <w:tcW w:w="4904" w:type="dxa"/>
            <w:gridSpan w:val="3"/>
            <w:tcBorders>
              <w:bottom w:val="single" w:sz="4" w:space="0" w:color="auto"/>
            </w:tcBorders>
            <w:vAlign w:val="center"/>
          </w:tcPr>
          <w:p w:rsidR="008A6022" w:rsidRPr="008A6022" w:rsidRDefault="008A6022" w:rsidP="008A6022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Расчетный расход воды</w:t>
            </w:r>
          </w:p>
        </w:tc>
        <w:tc>
          <w:tcPr>
            <w:tcW w:w="1383" w:type="dxa"/>
            <w:vMerge w:val="restart"/>
            <w:vAlign w:val="center"/>
          </w:tcPr>
          <w:p w:rsidR="008A6022" w:rsidRPr="008A6022" w:rsidRDefault="008A6022" w:rsidP="008A6022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при пожаре л/с</w:t>
            </w:r>
          </w:p>
        </w:tc>
      </w:tr>
      <w:tr w:rsidR="008A6022" w:rsidRPr="008A6022" w:rsidTr="00F02A65">
        <w:trPr>
          <w:trHeight w:val="72"/>
        </w:trPr>
        <w:tc>
          <w:tcPr>
            <w:tcW w:w="675" w:type="dxa"/>
            <w:vMerge/>
            <w:vAlign w:val="center"/>
          </w:tcPr>
          <w:p w:rsidR="008A6022" w:rsidRPr="008A6022" w:rsidRDefault="008A6022" w:rsidP="008A6022">
            <w:pPr>
              <w:ind w:firstLine="0"/>
              <w:contextualSpacing/>
              <w:jc w:val="center"/>
              <w:rPr>
                <w:sz w:val="24"/>
              </w:rPr>
            </w:pPr>
          </w:p>
        </w:tc>
        <w:tc>
          <w:tcPr>
            <w:tcW w:w="2609" w:type="dxa"/>
            <w:vMerge/>
            <w:vAlign w:val="center"/>
          </w:tcPr>
          <w:p w:rsidR="008A6022" w:rsidRPr="008A6022" w:rsidRDefault="008A6022" w:rsidP="008A6022">
            <w:pPr>
              <w:ind w:firstLine="0"/>
              <w:contextualSpacing/>
              <w:jc w:val="center"/>
              <w:rPr>
                <w:sz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center"/>
          </w:tcPr>
          <w:p w:rsidR="008A6022" w:rsidRPr="008A6022" w:rsidRDefault="008A6022" w:rsidP="008A6022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куб. м /сут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center"/>
          </w:tcPr>
          <w:p w:rsidR="008A6022" w:rsidRPr="008A6022" w:rsidRDefault="008A6022" w:rsidP="008A6022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куб. м/ч</w:t>
            </w:r>
          </w:p>
        </w:tc>
        <w:tc>
          <w:tcPr>
            <w:tcW w:w="1764" w:type="dxa"/>
            <w:tcBorders>
              <w:top w:val="single" w:sz="4" w:space="0" w:color="auto"/>
            </w:tcBorders>
            <w:vAlign w:val="center"/>
          </w:tcPr>
          <w:p w:rsidR="008A6022" w:rsidRPr="008A6022" w:rsidRDefault="008A6022" w:rsidP="008A6022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л/с</w:t>
            </w:r>
          </w:p>
        </w:tc>
        <w:tc>
          <w:tcPr>
            <w:tcW w:w="1383" w:type="dxa"/>
            <w:vMerge/>
            <w:vAlign w:val="center"/>
          </w:tcPr>
          <w:p w:rsidR="008A6022" w:rsidRPr="008A6022" w:rsidRDefault="008A6022" w:rsidP="008A6022">
            <w:pPr>
              <w:ind w:firstLine="0"/>
              <w:contextualSpacing/>
              <w:jc w:val="center"/>
              <w:rPr>
                <w:sz w:val="24"/>
              </w:rPr>
            </w:pPr>
          </w:p>
        </w:tc>
      </w:tr>
      <w:tr w:rsidR="008A6022" w:rsidRPr="008A6022" w:rsidTr="00F02A65">
        <w:trPr>
          <w:trHeight w:val="72"/>
        </w:trPr>
        <w:tc>
          <w:tcPr>
            <w:tcW w:w="9571" w:type="dxa"/>
            <w:gridSpan w:val="6"/>
            <w:vAlign w:val="center"/>
          </w:tcPr>
          <w:p w:rsidR="008A6022" w:rsidRPr="008A6022" w:rsidRDefault="008A6022" w:rsidP="008A6022">
            <w:pPr>
              <w:ind w:firstLine="0"/>
              <w:contextualSpacing/>
              <w:jc w:val="center"/>
              <w:rPr>
                <w:b/>
                <w:sz w:val="24"/>
              </w:rPr>
            </w:pPr>
            <w:r w:rsidRPr="008A6022">
              <w:rPr>
                <w:b/>
                <w:sz w:val="24"/>
              </w:rPr>
              <w:t xml:space="preserve">ПБЗ </w:t>
            </w:r>
          </w:p>
        </w:tc>
      </w:tr>
      <w:tr w:rsidR="008A6022" w:rsidRPr="008A6022" w:rsidTr="00F02A65">
        <w:trPr>
          <w:trHeight w:val="72"/>
        </w:trPr>
        <w:tc>
          <w:tcPr>
            <w:tcW w:w="675" w:type="dxa"/>
            <w:vAlign w:val="center"/>
          </w:tcPr>
          <w:p w:rsidR="008A6022" w:rsidRPr="008A6022" w:rsidRDefault="008A6022" w:rsidP="008A6022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1</w:t>
            </w:r>
          </w:p>
        </w:tc>
        <w:tc>
          <w:tcPr>
            <w:tcW w:w="2609" w:type="dxa"/>
            <w:vAlign w:val="center"/>
          </w:tcPr>
          <w:p w:rsidR="008A6022" w:rsidRPr="008A6022" w:rsidRDefault="008A6022" w:rsidP="008A6022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В1 общее, в том числе Т3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8A6022" w:rsidRPr="008A6022" w:rsidRDefault="008A6022" w:rsidP="008A6022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0,8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8A6022" w:rsidRPr="008A6022" w:rsidRDefault="008A6022" w:rsidP="008A6022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0,66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8A6022" w:rsidRPr="008A6022" w:rsidRDefault="008A6022" w:rsidP="008A6022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0,43</w:t>
            </w:r>
          </w:p>
        </w:tc>
        <w:tc>
          <w:tcPr>
            <w:tcW w:w="1383" w:type="dxa"/>
            <w:vAlign w:val="center"/>
          </w:tcPr>
          <w:p w:rsidR="008A6022" w:rsidRPr="008A6022" w:rsidRDefault="008A6022" w:rsidP="008A6022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-</w:t>
            </w:r>
          </w:p>
        </w:tc>
      </w:tr>
      <w:tr w:rsidR="008A6022" w:rsidRPr="008A6022" w:rsidTr="00F02A65">
        <w:trPr>
          <w:trHeight w:val="72"/>
        </w:trPr>
        <w:tc>
          <w:tcPr>
            <w:tcW w:w="675" w:type="dxa"/>
            <w:vAlign w:val="center"/>
          </w:tcPr>
          <w:p w:rsidR="008A6022" w:rsidRPr="008A6022" w:rsidRDefault="008A6022" w:rsidP="008A6022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2</w:t>
            </w:r>
          </w:p>
        </w:tc>
        <w:tc>
          <w:tcPr>
            <w:tcW w:w="2609" w:type="dxa"/>
            <w:vAlign w:val="center"/>
          </w:tcPr>
          <w:p w:rsidR="008A6022" w:rsidRPr="008A6022" w:rsidRDefault="008A6022" w:rsidP="008A6022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К1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8A6022" w:rsidRPr="008A6022" w:rsidRDefault="008A6022" w:rsidP="008A6022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0,8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8A6022" w:rsidRPr="008A6022" w:rsidRDefault="008A6022" w:rsidP="008A6022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0,66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8A6022" w:rsidRPr="008A6022" w:rsidRDefault="008A6022" w:rsidP="008A6022">
            <w:pPr>
              <w:ind w:firstLine="0"/>
              <w:contextualSpacing/>
              <w:jc w:val="center"/>
              <w:rPr>
                <w:sz w:val="24"/>
              </w:rPr>
            </w:pPr>
            <w:r w:rsidRPr="008A6022">
              <w:rPr>
                <w:sz w:val="24"/>
              </w:rPr>
              <w:t>0,43+1,6=2,03</w:t>
            </w:r>
          </w:p>
        </w:tc>
        <w:tc>
          <w:tcPr>
            <w:tcW w:w="1383" w:type="dxa"/>
            <w:vAlign w:val="center"/>
          </w:tcPr>
          <w:p w:rsidR="008A6022" w:rsidRPr="008A6022" w:rsidRDefault="008A6022" w:rsidP="008A6022">
            <w:pPr>
              <w:ind w:firstLine="0"/>
              <w:contextualSpacing/>
              <w:jc w:val="center"/>
              <w:rPr>
                <w:sz w:val="24"/>
              </w:rPr>
            </w:pPr>
          </w:p>
        </w:tc>
      </w:tr>
    </w:tbl>
    <w:p w:rsidR="008A6022" w:rsidRPr="008A6022" w:rsidRDefault="008A6022" w:rsidP="008A6022">
      <w:pPr>
        <w:ind w:firstLine="0"/>
        <w:rPr>
          <w:sz w:val="24"/>
        </w:rPr>
      </w:pPr>
    </w:p>
    <w:p w:rsidR="008A6022" w:rsidRPr="008A6022" w:rsidRDefault="008A6022" w:rsidP="008A6022">
      <w:pPr>
        <w:spacing w:before="120" w:line="276" w:lineRule="auto"/>
        <w:rPr>
          <w:sz w:val="24"/>
        </w:rPr>
      </w:pPr>
    </w:p>
    <w:p w:rsidR="008A6022" w:rsidRPr="008A6022" w:rsidRDefault="008A6022" w:rsidP="008A6022">
      <w:pPr>
        <w:pStyle w:val="11"/>
        <w:jc w:val="center"/>
      </w:pPr>
      <w:bookmarkStart w:id="9" w:name="_Toc436656402"/>
      <w:r w:rsidRPr="008A6022">
        <w:t>Наружные  сети</w:t>
      </w:r>
      <w:bookmarkEnd w:id="9"/>
    </w:p>
    <w:p w:rsidR="008A6022" w:rsidRPr="008A6022" w:rsidRDefault="008A6022" w:rsidP="008A6022">
      <w:pPr>
        <w:rPr>
          <w:color w:val="000000"/>
          <w:sz w:val="24"/>
        </w:rPr>
      </w:pPr>
    </w:p>
    <w:p w:rsidR="008A6022" w:rsidRPr="008A6022" w:rsidRDefault="008A6022" w:rsidP="008A6022">
      <w:pPr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t>Подключение сетей водоснабжения производится в соответствии с Техническими условиями на подключение инженерных сетей проектируемого промышленно-бытового здания (ПБЗ) Выгостровской ГЭС от 10.11.2015.</w:t>
      </w:r>
    </w:p>
    <w:p w:rsidR="008A6022" w:rsidRPr="008A6022" w:rsidRDefault="008A6022" w:rsidP="008A6022">
      <w:pPr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t xml:space="preserve">Точка подключения – трубопровод Ø32, в приямке технического кабинета. Проектом предусматривается доработка существующего приямка после разборки здания существующего ПБЗ с установкой плиты перекрытия и люка-лаза для обслуживания. </w:t>
      </w:r>
    </w:p>
    <w:p w:rsidR="008A6022" w:rsidRPr="008A6022" w:rsidRDefault="008A6022" w:rsidP="008A6022">
      <w:pPr>
        <w:ind w:firstLine="567"/>
        <w:rPr>
          <w:color w:val="000000"/>
          <w:sz w:val="24"/>
        </w:rPr>
      </w:pPr>
      <w:r w:rsidRPr="008A6022">
        <w:rPr>
          <w:color w:val="000000"/>
          <w:sz w:val="24"/>
        </w:rPr>
        <w:t>Водопровод запроектирован из полиэтиленовых труб ПЭ100 SDR17 Ф32х2,0 по ГОСТ 18599-2001. Водопровод прокладывается на глубине 0,8-1,0 м  в тепловой изоляции из ППУ скорлуп. Предусматривается обогрев трубопровода греющим кабелем.</w:t>
      </w:r>
    </w:p>
    <w:p w:rsidR="008A6022" w:rsidRPr="008A6022" w:rsidRDefault="008A6022" w:rsidP="008A6022"/>
    <w:p w:rsidR="00C77C6F" w:rsidRPr="001962B1" w:rsidRDefault="00C77C6F" w:rsidP="00395C8B">
      <w:pPr>
        <w:pStyle w:val="af"/>
        <w:ind w:firstLine="709"/>
        <w:jc w:val="right"/>
        <w:rPr>
          <w:sz w:val="24"/>
        </w:rPr>
      </w:pPr>
    </w:p>
    <w:sectPr w:rsidR="00C77C6F" w:rsidRPr="001962B1" w:rsidSect="00234CF8">
      <w:headerReference w:type="default" r:id="rId24"/>
      <w:footerReference w:type="default" r:id="rId25"/>
      <w:headerReference w:type="first" r:id="rId26"/>
      <w:footerReference w:type="first" r:id="rId27"/>
      <w:pgSz w:w="11906" w:h="16838" w:code="9"/>
      <w:pgMar w:top="851" w:right="567" w:bottom="1985" w:left="1418" w:header="284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61C" w:rsidRDefault="00A8261C" w:rsidP="002E71CE">
      <w:pPr>
        <w:pStyle w:val="af"/>
      </w:pPr>
      <w:r>
        <w:separator/>
      </w:r>
    </w:p>
  </w:endnote>
  <w:endnote w:type="continuationSeparator" w:id="0">
    <w:p w:rsidR="00A8261C" w:rsidRDefault="00A8261C" w:rsidP="002E71CE">
      <w:pPr>
        <w:pStyle w:val="a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80"/>
    <w:family w:val="auto"/>
    <w:pitch w:val="default"/>
    <w:sig w:usb0="00000203" w:usb1="00000000" w:usb2="00000000" w:usb3="00000000" w:csb0="00000005" w:csb1="00000000"/>
  </w:font>
  <w:font w:name="GOST type A"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B0502040204020203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BDB" w:rsidRPr="006E086D" w:rsidRDefault="00A8261C" w:rsidP="006E086D">
    <w:pPr>
      <w:pStyle w:val="afc"/>
      <w:jc w:val="center"/>
      <w:rPr>
        <w:b/>
        <w:sz w:val="24"/>
      </w:rPr>
    </w:pPr>
    <w:r>
      <w:rPr>
        <w:b/>
        <w:noProof/>
        <w:sz w:val="24"/>
      </w:rPr>
      <w:pict>
        <v:group id="_x0000_s4193" style="position:absolute;left:0;text-align:left;margin-left:22.6pt;margin-top:583.9pt;width:34pt;height:240.95pt;z-index:251647488;mso-position-horizontal-relative:page;mso-position-vertical-relative:page" coordorigin="454,11681" coordsize="680,4819">
          <v:shapetype id="_x0000_t202" coordsize="21600,21600" o:spt="202" path="m,l,21600r21600,l21600,xe">
            <v:stroke joinstyle="miter"/>
            <v:path gradientshapeok="t" o:connecttype="rect"/>
          </v:shapetype>
          <v:shape id="_x0000_s4194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194" inset=".1mm,.1mm,.1mm,.1mm">
              <w:txbxContent>
                <w:p w:rsidR="001D7BDB" w:rsidRPr="006C365F" w:rsidRDefault="001D7BDB" w:rsidP="00213D5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5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195" inset=".1mm,.1mm,.1mm,.1mm">
              <w:txbxContent>
                <w:p w:rsidR="001D7BDB" w:rsidRPr="006C365F" w:rsidRDefault="001D7BDB" w:rsidP="00213D55">
                  <w:pPr>
                    <w:pStyle w:val="afe"/>
                    <w:rPr>
                      <w:sz w:val="20"/>
                      <w:szCs w:val="20"/>
                    </w:rPr>
                  </w:pPr>
                  <w:r w:rsidRPr="006C365F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196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196" inset=".1mm,.1mm,.1mm,.1mm">
              <w:txbxContent>
                <w:p w:rsidR="001D7BDB" w:rsidRPr="006C365F" w:rsidRDefault="001D7BDB" w:rsidP="00213D5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7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197" inset=".1mm,.1mm,.1mm,.1mm">
              <w:txbxContent>
                <w:p w:rsidR="001D7BDB" w:rsidRPr="006C365F" w:rsidRDefault="001D7BDB" w:rsidP="00213D55">
                  <w:pPr>
                    <w:pStyle w:val="afe"/>
                    <w:rPr>
                      <w:sz w:val="20"/>
                      <w:szCs w:val="20"/>
                    </w:rPr>
                  </w:pPr>
                  <w:r w:rsidRPr="006C365F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198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198" inset=".1mm,.1mm,.1mm,.1mm">
              <w:txbxContent>
                <w:p w:rsidR="001D7BDB" w:rsidRPr="006C365F" w:rsidRDefault="001D7BDB" w:rsidP="00213D5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9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199" inset=".1mm,.1mm,.1mm,.1mm">
              <w:txbxContent>
                <w:p w:rsidR="001D7BDB" w:rsidRPr="006C365F" w:rsidRDefault="001D7BDB" w:rsidP="00213D55">
                  <w:pPr>
                    <w:pStyle w:val="afe"/>
                    <w:rPr>
                      <w:sz w:val="20"/>
                      <w:szCs w:val="20"/>
                    </w:rPr>
                  </w:pPr>
                  <w:r w:rsidRPr="006C365F">
                    <w:rPr>
                      <w:sz w:val="20"/>
                      <w:szCs w:val="20"/>
                    </w:rPr>
                    <w:t>Взам. инв. №</w:t>
                  </w:r>
                </w:p>
              </w:txbxContent>
            </v:textbox>
          </v:shape>
          <w10:wrap anchorx="page" anchory="page"/>
        </v:group>
      </w:pict>
    </w:r>
    <w:r w:rsidR="001D7BDB">
      <w:rPr>
        <w:b/>
        <w:sz w:val="24"/>
      </w:rPr>
      <w:t>201</w:t>
    </w:r>
    <w:r w:rsidR="001D7BDB">
      <w:rPr>
        <w:b/>
        <w:sz w:val="24"/>
        <w:lang w:val="en-US"/>
      </w:rPr>
      <w:t>5</w:t>
    </w:r>
    <w:r w:rsidR="001D7BDB">
      <w:rPr>
        <w:b/>
        <w:sz w:val="24"/>
      </w:rPr>
      <w:t xml:space="preserve"> г.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BDB" w:rsidRDefault="001D7BDB">
    <w:pPr>
      <w:pStyle w:val="af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BDB" w:rsidRDefault="00A8261C" w:rsidP="00BE5CC9">
    <w:pPr>
      <w:pStyle w:val="afc"/>
    </w:pPr>
    <w:r>
      <w:rPr>
        <w:noProof/>
      </w:rPr>
      <w:pict>
        <v:group id="_x0000_s4305" style="position:absolute;left:0;text-align:left;margin-left:14.2pt;margin-top:399.75pt;width:42.55pt;height:425.25pt;z-index:251650560;mso-position-horizontal-relative:page;mso-position-vertical-relative:page" coordorigin="3654,5324" coordsize="851,8505">
          <v:group id="_x0000_s4306" style="position:absolute;left:3654;top:5324;width:851;height:8505" coordorigin="283,7995" coordsize="851,8505">
            <v:group id="_x0000_s4307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308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308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09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309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310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310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1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311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312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312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3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313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314" style="position:absolute;left:283;top:7995;width:850;height:3686" coordorigin="283,7995" coordsize="850,3686">
              <v:shape id="_x0000_s4315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315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6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316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7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317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318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318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9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319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20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320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21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321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22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322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23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323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324" style="position:absolute;flip:y;mso-position-horizontal-relative:page;mso-position-vertical-relative:page" from="4502,5324" to="4502,9009" strokeweight="1.5pt"/>
          <w10:wrap anchorx="page" anchory="page"/>
        </v:group>
      </w:pict>
    </w:r>
  </w:p>
  <w:p w:rsidR="001D7BDB" w:rsidRDefault="001D7BDB" w:rsidP="00BE5CC9">
    <w:pPr>
      <w:pStyle w:val="afc"/>
    </w:pPr>
  </w:p>
  <w:p w:rsidR="001D7BDB" w:rsidRDefault="001D7BDB" w:rsidP="00BE5CC9">
    <w:pPr>
      <w:pStyle w:val="afc"/>
    </w:pPr>
  </w:p>
  <w:p w:rsidR="001D7BDB" w:rsidRDefault="00A8261C" w:rsidP="00BE5CC9">
    <w:pPr>
      <w:pStyle w:val="afc"/>
    </w:pPr>
    <w:r>
      <w:rPr>
        <w:noProof/>
      </w:rPr>
      <w:pict>
        <v:group id="_x0000_s4329" style="position:absolute;left:0;text-align:left;margin-left:56.6pt;margin-top:711.6pt;width:184.3pt;height:113.4pt;z-index:-251649536;mso-position-horizontal-relative:page;mso-position-vertical-relative:page" coordorigin="1134,14232" coordsize="3686,2268">
          <v:shape id="_x0000_s4330" type="#_x0000_t202" style="position:absolute;left:1134;top:16217;width:1134;height:283;mso-position-horizontal-relative:margin;mso-position-vertical-relative:margin">
            <v:textbox style="mso-next-textbox:#_x0000_s4330" inset=".1mm,.1mm,.1mm,.1mm">
              <w:txbxContent>
                <w:p w:rsidR="001D7BDB" w:rsidRPr="00A1336F" w:rsidRDefault="001D7BDB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ГИП</w:t>
                  </w:r>
                </w:p>
              </w:txbxContent>
            </v:textbox>
          </v:shape>
          <v:shape id="_x0000_s4331" type="#_x0000_t202" style="position:absolute;left:1134;top:15933;width:1134;height:283;mso-position-horizontal-relative:margin;mso-position-vertical-relative:margin">
            <v:textbox style="mso-next-textbox:#_x0000_s4331" inset=".1mm,.1mm,.1mm,.1mm">
              <w:txbxContent>
                <w:p w:rsidR="001D7BDB" w:rsidRPr="00A1336F" w:rsidRDefault="001D7BDB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332" type="#_x0000_t202" style="position:absolute;left:1134;top:15650;width:1134;height:283;mso-position-horizontal-relative:margin;mso-position-vertical-relative:margin">
            <v:textbox style="mso-next-textbox:#_x0000_s4332" inset=".1mm,.1mm,.1mm,.1mm">
              <w:txbxContent>
                <w:p w:rsidR="001D7BDB" w:rsidRPr="003A4A1F" w:rsidRDefault="001D7BDB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Проверил</w:t>
                  </w:r>
                </w:p>
              </w:txbxContent>
            </v:textbox>
          </v:shape>
          <v:shape id="_x0000_s4333" type="#_x0000_t202" style="position:absolute;left:1134;top:15366;width:1134;height:283;mso-position-horizontal-relative:margin;mso-position-vertical-relative:margin">
            <v:textbox style="mso-next-textbox:#_x0000_s4333" inset=".1mm,.1mm,.1mm,.1mm">
              <w:txbxContent>
                <w:p w:rsidR="001D7BDB" w:rsidRPr="00A1336F" w:rsidRDefault="001D7BDB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Гл.инженер</w:t>
                  </w:r>
                </w:p>
              </w:txbxContent>
            </v:textbox>
          </v:shape>
          <v:shape id="_x0000_s4334" type="#_x0000_t202" style="position:absolute;left:1134;top:15083;width:1134;height:283;mso-position-horizontal-relative:margin;mso-position-vertical-relative:margin">
            <v:textbox style="mso-next-textbox:#_x0000_s4334" inset=".1mm,.1mm,.1mm,.1mm">
              <w:txbxContent>
                <w:p w:rsidR="001D7BDB" w:rsidRPr="00A1336F" w:rsidRDefault="001D7BDB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Разраб.</w:t>
                  </w:r>
                </w:p>
              </w:txbxContent>
            </v:textbox>
          </v:shape>
          <v:shape id="_x0000_s4335" type="#_x0000_t202" style="position:absolute;left:2268;top:16217;width:1134;height:283;mso-position-horizontal-relative:margin;mso-position-vertical-relative:margin">
            <v:textbox style="mso-next-textbox:#_x0000_s4335" inset=".1mm,.1mm,.1mm,.1mm">
              <w:txbxContent>
                <w:p w:rsidR="001D7BDB" w:rsidRPr="001D3614" w:rsidRDefault="001D7BDB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Морский</w:t>
                  </w:r>
                </w:p>
              </w:txbxContent>
            </v:textbox>
          </v:shape>
          <v:shape id="_x0000_s4336" type="#_x0000_t202" style="position:absolute;left:2268;top:15933;width:1134;height:283;mso-position-horizontal-relative:margin;mso-position-vertical-relative:margin">
            <v:textbox style="mso-next-textbox:#_x0000_s4336" inset=".1mm,.1mm,.1mm,.1mm">
              <w:txbxContent>
                <w:p w:rsidR="001D7BDB" w:rsidRPr="00A1336F" w:rsidRDefault="001D7BDB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37" type="#_x0000_t202" style="position:absolute;left:2268;top:15650;width:1134;height:283;mso-position-horizontal-relative:margin;mso-position-vertical-relative:margin">
            <v:textbox style="mso-next-textbox:#_x0000_s4337" inset=".1mm,.1mm,.1mm,.1mm">
              <w:txbxContent>
                <w:p w:rsidR="001D7BDB" w:rsidRPr="001D3614" w:rsidRDefault="001D7BDB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338" type="#_x0000_t202" style="position:absolute;left:2268;top:15366;width:1134;height:283;mso-position-horizontal-relative:margin;mso-position-vertical-relative:margin">
            <v:textbox style="mso-next-textbox:#_x0000_s4338" inset=".1mm,.1mm,.1mm,.1mm">
              <w:txbxContent>
                <w:p w:rsidR="001D7BDB" w:rsidRPr="001D3614" w:rsidRDefault="001D7BDB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Морский</w:t>
                  </w:r>
                </w:p>
              </w:txbxContent>
            </v:textbox>
          </v:shape>
          <v:shape id="_x0000_s4339" type="#_x0000_t202" style="position:absolute;left:2268;top:15083;width:1134;height:283;mso-position-horizontal-relative:margin;mso-position-vertical-relative:margin">
            <v:textbox style="mso-next-textbox:#_x0000_s4339" inset=".1mm,.1mm,.1mm,.1mm">
              <w:txbxContent>
                <w:p w:rsidR="001D7BDB" w:rsidRPr="001D3614" w:rsidRDefault="000257B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Манько</w:t>
                  </w:r>
                </w:p>
              </w:txbxContent>
            </v:textbox>
          </v:shape>
          <v:shape id="_x0000_s4340" type="#_x0000_t202" style="position:absolute;left:3402;top:16217;width:850;height:283;mso-position-horizontal-relative:margin;mso-position-vertical-relative:margin">
            <v:textbox style="mso-next-textbox:#_x0000_s4340" inset=".1mm,.1mm,.1mm,.1mm">
              <w:txbxContent>
                <w:p w:rsidR="001D7BDB" w:rsidRPr="00A1336F" w:rsidRDefault="001D7BDB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1" type="#_x0000_t202" style="position:absolute;left:3402;top:15933;width:850;height:283;mso-position-horizontal-relative:margin;mso-position-vertical-relative:margin">
            <v:textbox style="mso-next-textbox:#_x0000_s4341" inset=".1mm,.1mm,.1mm,.1mm">
              <w:txbxContent>
                <w:p w:rsidR="001D7BDB" w:rsidRPr="00A1336F" w:rsidRDefault="001D7BDB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2" type="#_x0000_t202" style="position:absolute;left:3402;top:15650;width:850;height:283;mso-position-horizontal-relative:margin;mso-position-vertical-relative:margin">
            <v:textbox style="mso-next-textbox:#_x0000_s4342" inset=".1mm,.1mm,.1mm,.1mm">
              <w:txbxContent>
                <w:p w:rsidR="001D7BDB" w:rsidRPr="00A1336F" w:rsidRDefault="001D7BDB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3" type="#_x0000_t202" style="position:absolute;left:3402;top:15366;width:850;height:283;mso-position-horizontal-relative:margin;mso-position-vertical-relative:margin">
            <v:textbox style="mso-next-textbox:#_x0000_s4343" inset=".1mm,.1mm,.1mm,.1mm">
              <w:txbxContent>
                <w:p w:rsidR="001D7BDB" w:rsidRPr="00A1336F" w:rsidRDefault="001D7BDB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4" type="#_x0000_t202" style="position:absolute;left:3402;top:15083;width:850;height:283;mso-position-horizontal-relative:margin;mso-position-vertical-relative:margin">
            <v:textbox style="mso-next-textbox:#_x0000_s4344" inset=".1mm,.1mm,.1mm,.1mm">
              <w:txbxContent>
                <w:p w:rsidR="001D7BDB" w:rsidRPr="00A1336F" w:rsidRDefault="001D7BDB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5" type="#_x0000_t202" style="position:absolute;left:4253;top:16217;width:567;height:283;mso-position-horizontal-relative:margin;mso-position-vertical-relative:margin">
            <v:textbox style="mso-next-textbox:#_x0000_s4345" inset=".1mm,.1mm,.1mm,.1mm">
              <w:txbxContent>
                <w:p w:rsidR="001D7BDB" w:rsidRPr="00AC3BE3" w:rsidRDefault="001D7BDB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6" type="#_x0000_t202" style="position:absolute;left:4253;top:15933;width:567;height:283;mso-position-horizontal-relative:margin;mso-position-vertical-relative:margin">
            <v:textbox style="mso-next-textbox:#_x0000_s4346" inset=".1mm,.1mm,.1mm,.1mm">
              <w:txbxContent>
                <w:p w:rsidR="001D7BDB" w:rsidRPr="00AC3BE3" w:rsidRDefault="001D7BDB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7" type="#_x0000_t202" style="position:absolute;left:4253;top:15650;width:567;height:283;mso-position-horizontal-relative:margin;mso-position-vertical-relative:margin">
            <v:textbox style="mso-next-textbox:#_x0000_s4347" inset=".1mm,.1mm,.1mm,.1mm">
              <w:txbxContent>
                <w:p w:rsidR="001D7BDB" w:rsidRPr="00AC3BE3" w:rsidRDefault="001D7BDB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8" type="#_x0000_t202" style="position:absolute;left:4253;top:15366;width:567;height:283;mso-position-horizontal-relative:margin;mso-position-vertical-relative:margin">
            <v:textbox style="mso-next-textbox:#_x0000_s4348" inset=".1mm,.1mm,.1mm,.1mm">
              <w:txbxContent>
                <w:p w:rsidR="001D7BDB" w:rsidRPr="00AC3BE3" w:rsidRDefault="001D7BDB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9" type="#_x0000_t202" style="position:absolute;left:4253;top:15083;width:567;height:283;mso-position-horizontal-relative:margin;mso-position-vertical-relative:margin">
            <v:textbox style="mso-next-textbox:#_x0000_s4349" inset=".1mm,.1mm,.1mm,.1mm">
              <w:txbxContent>
                <w:p w:rsidR="001D7BDB" w:rsidRPr="00A1336F" w:rsidRDefault="001D7BDB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0" type="#_x0000_t202" style="position:absolute;left:1134;top:14799;width:567;height:283;mso-position-horizontal-relative:margin;mso-position-vertical-relative:margin">
            <v:textbox style="mso-next-textbox:#_x0000_s4350" inset=".1mm,.1mm,.1mm,.1mm">
              <w:txbxContent>
                <w:p w:rsidR="001D7BDB" w:rsidRPr="00AC3BE3" w:rsidRDefault="001D7BDB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Изм.</w:t>
                  </w:r>
                </w:p>
              </w:txbxContent>
            </v:textbox>
          </v:shape>
          <v:shape id="_x0000_s4351" type="#_x0000_t202" style="position:absolute;left:1134;top:14516;width:567;height:283;mso-position-horizontal-relative:margin;mso-position-vertical-relative:margin">
            <v:textbox style="mso-next-textbox:#_x0000_s4351" inset=".1mm,.1mm,.1mm,.1mm">
              <w:txbxContent>
                <w:p w:rsidR="001D7BDB" w:rsidRPr="00AC3BE3" w:rsidRDefault="001D7BDB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2" type="#_x0000_t202" style="position:absolute;left:1134;top:14232;width:567;height:283;mso-position-horizontal-relative:margin;mso-position-vertical-relative:margin">
            <v:textbox style="mso-next-textbox:#_x0000_s4352" inset=".1mm,.1mm,.1mm,.1mm">
              <w:txbxContent>
                <w:p w:rsidR="001D7BDB" w:rsidRPr="00AC3BE3" w:rsidRDefault="001D7BDB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3" type="#_x0000_t202" style="position:absolute;left:1701;top:14799;width:567;height:283;mso-position-horizontal-relative:margin;mso-position-vertical-relative:margin">
            <v:textbox style="mso-next-textbox:#_x0000_s4353" inset=".1mm,.1mm,.1mm,.1mm">
              <w:txbxContent>
                <w:p w:rsidR="001D7BDB" w:rsidRPr="00AC3BE3" w:rsidRDefault="001D7BDB">
                  <w:pPr>
                    <w:pStyle w:val="afe"/>
                    <w:rPr>
                      <w:spacing w:val="-18"/>
                      <w:sz w:val="20"/>
                      <w:szCs w:val="20"/>
                    </w:rPr>
                  </w:pPr>
                  <w:r w:rsidRPr="00AC3BE3">
                    <w:rPr>
                      <w:spacing w:val="-18"/>
                      <w:sz w:val="20"/>
                      <w:szCs w:val="20"/>
                    </w:rPr>
                    <w:t>Кол.уч.</w:t>
                  </w:r>
                </w:p>
              </w:txbxContent>
            </v:textbox>
          </v:shape>
          <v:shape id="_x0000_s4354" type="#_x0000_t202" style="position:absolute;left:1701;top:14516;width:567;height:283;mso-position-horizontal-relative:margin;mso-position-vertical-relative:margin">
            <v:textbox style="mso-next-textbox:#_x0000_s4354" inset=".1mm,.1mm,.1mm,.1mm">
              <w:txbxContent>
                <w:p w:rsidR="001D7BDB" w:rsidRPr="00AC3BE3" w:rsidRDefault="001D7BDB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5" type="#_x0000_t202" style="position:absolute;left:1701;top:14232;width:567;height:283;mso-position-horizontal-relative:margin;mso-position-vertical-relative:margin">
            <v:textbox style="mso-next-textbox:#_x0000_s4355" inset=".1mm,.1mm,.1mm,.1mm">
              <w:txbxContent>
                <w:p w:rsidR="001D7BDB" w:rsidRPr="00AC3BE3" w:rsidRDefault="001D7BDB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6" type="#_x0000_t202" style="position:absolute;left:2268;top:14799;width:567;height:283;mso-position-horizontal-relative:margin;mso-position-vertical-relative:margin">
            <v:textbox style="mso-next-textbox:#_x0000_s4356" inset=".1mm,.1mm,.1mm,.1mm">
              <w:txbxContent>
                <w:p w:rsidR="001D7BDB" w:rsidRPr="00AC3BE3" w:rsidRDefault="001D7BDB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Лист</w:t>
                  </w:r>
                </w:p>
              </w:txbxContent>
            </v:textbox>
          </v:shape>
          <v:shape id="_x0000_s4357" type="#_x0000_t202" style="position:absolute;left:2268;top:14516;width:567;height:283;mso-position-horizontal-relative:margin;mso-position-vertical-relative:margin">
            <v:textbox style="mso-next-textbox:#_x0000_s4357" inset=".1mm,.1mm,.1mm,.1mm">
              <w:txbxContent>
                <w:p w:rsidR="001D7BDB" w:rsidRPr="00AC3BE3" w:rsidRDefault="001D7BDB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8" type="#_x0000_t202" style="position:absolute;left:2268;top:14232;width:567;height:283;mso-position-horizontal-relative:margin;mso-position-vertical-relative:margin">
            <v:textbox style="mso-next-textbox:#_x0000_s4358" inset=".1mm,.1mm,.1mm,.1mm">
              <w:txbxContent>
                <w:p w:rsidR="001D7BDB" w:rsidRPr="00AC3BE3" w:rsidRDefault="001D7BDB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9" type="#_x0000_t202" style="position:absolute;left:2835;top:14799;width:567;height:283;mso-position-horizontal-relative:margin;mso-position-vertical-relative:margin">
            <v:textbox style="mso-next-textbox:#_x0000_s4359" inset=".1mm,.1mm,.1mm,.1mm">
              <w:txbxContent>
                <w:p w:rsidR="001D7BDB" w:rsidRPr="00AC3BE3" w:rsidRDefault="001D7BDB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pacing w:val="-18"/>
                      <w:sz w:val="20"/>
                      <w:szCs w:val="20"/>
                    </w:rPr>
                    <w:t>№док</w:t>
                  </w:r>
                  <w:r w:rsidRPr="00AC3BE3"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  <v:shape id="_x0000_s4360" type="#_x0000_t202" style="position:absolute;left:2835;top:14516;width:567;height:283;mso-position-horizontal-relative:margin;mso-position-vertical-relative:margin">
            <v:textbox style="mso-next-textbox:#_x0000_s4360" inset=".1mm,.1mm,.1mm,.1mm">
              <w:txbxContent>
                <w:p w:rsidR="001D7BDB" w:rsidRPr="00AC3BE3" w:rsidRDefault="001D7BDB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1" type="#_x0000_t202" style="position:absolute;left:2835;top:14232;width:567;height:283;mso-position-horizontal-relative:margin;mso-position-vertical-relative:margin">
            <v:textbox style="mso-next-textbox:#_x0000_s4361" inset=".1mm,.1mm,.1mm,.1mm">
              <w:txbxContent>
                <w:p w:rsidR="001D7BDB" w:rsidRPr="00AC3BE3" w:rsidRDefault="001D7BDB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2" type="#_x0000_t202" style="position:absolute;left:3402;top:14799;width:850;height:283;mso-position-horizontal-relative:margin;mso-position-vertical-relative:margin">
            <v:textbox style="mso-next-textbox:#_x0000_s4362" inset=".1mm,.1mm,.1mm,.1mm">
              <w:txbxContent>
                <w:p w:rsidR="001D7BDB" w:rsidRPr="00AC3BE3" w:rsidRDefault="001D7BDB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Подпись</w:t>
                  </w:r>
                </w:p>
              </w:txbxContent>
            </v:textbox>
          </v:shape>
          <v:shape id="_x0000_s4363" type="#_x0000_t202" style="position:absolute;left:3402;top:14516;width:850;height:283;mso-position-horizontal-relative:margin;mso-position-vertical-relative:margin">
            <v:textbox style="mso-next-textbox:#_x0000_s4363" inset=".1mm,.1mm,.1mm,.1mm">
              <w:txbxContent>
                <w:p w:rsidR="001D7BDB" w:rsidRPr="00AC3BE3" w:rsidRDefault="001D7BDB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4" type="#_x0000_t202" style="position:absolute;left:3402;top:14232;width:850;height:283;mso-position-horizontal-relative:margin;mso-position-vertical-relative:margin">
            <v:textbox style="mso-next-textbox:#_x0000_s4364" inset=".1mm,.1mm,.1mm,.1mm">
              <w:txbxContent>
                <w:p w:rsidR="001D7BDB" w:rsidRPr="00AC3BE3" w:rsidRDefault="001D7BDB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5" type="#_x0000_t202" style="position:absolute;left:4253;top:14799;width:567;height:283;mso-position-horizontal-relative:margin;mso-position-vertical-relative:margin">
            <v:textbox style="mso-next-textbox:#_x0000_s4365" inset=".1mm,.1mm,.1mm,.1mm">
              <w:txbxContent>
                <w:p w:rsidR="001D7BDB" w:rsidRPr="00AC3BE3" w:rsidRDefault="001D7BDB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Дата</w:t>
                  </w:r>
                </w:p>
              </w:txbxContent>
            </v:textbox>
          </v:shape>
          <v:shape id="_x0000_s4366" type="#_x0000_t202" style="position:absolute;left:4253;top:14516;width:567;height:283;mso-position-horizontal-relative:margin;mso-position-vertical-relative:margin">
            <v:textbox style="mso-next-textbox:#_x0000_s4366" inset=".1mm,.1mm,.1mm,.1mm">
              <w:txbxContent>
                <w:p w:rsidR="001D7BDB" w:rsidRPr="00AC3BE3" w:rsidRDefault="001D7BDB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7" type="#_x0000_t202" style="position:absolute;left:4253;top:14232;width:567;height:283;mso-position-horizontal-relative:margin;mso-position-vertical-relative:margin">
            <v:textbox style="mso-next-textbox:#_x0000_s4367" inset=".1mm,.1mm,.1mm,.1mm">
              <w:txbxContent>
                <w:p w:rsidR="001D7BDB" w:rsidRPr="00AC3BE3" w:rsidRDefault="001D7BDB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w10:wrap anchorx="page" anchory="page"/>
        </v:group>
      </w:pict>
    </w:r>
    <w:r>
      <w:rPr>
        <w:noProof/>
      </w:rPr>
      <w:pict>
        <v:group id="_x0000_s4368" style="position:absolute;left:0;text-align:left;margin-left:-14.2pt;margin-top:16.7pt;width:524.5pt;height:113.4pt;z-index:251667968" coordorigin="1134,10206" coordsize="10490,2268">
          <v:line id="_x0000_s4369" style="position:absolute;mso-position-horizontal-relative:page;mso-position-vertical-relative:page" from="1134,12474" to="4819,12474" strokeweight="1.5pt"/>
          <v:line id="_x0000_s4370" style="position:absolute;mso-position-horizontal-relative:page;mso-position-vertical-relative:page" from="1134,10773" to="4819,10773" strokeweight="1.5pt"/>
          <v:line id="_x0000_s4371" style="position:absolute;mso-position-horizontal-relative:page;mso-position-vertical-relative:page" from="1134,11057" to="4819,11057" strokeweight="1.5pt"/>
          <v:line id="_x0000_s4372" style="position:absolute;mso-position-horizontal-relative:page;mso-position-vertical-relative:page" from="1134,10206" to="4819,10206" strokeweight="1.5pt"/>
          <v:line id="_x0000_s4373" style="position:absolute;mso-position-horizontal-relative:page;mso-position-vertical-relative:page" from="1701,10206" to="1701,11056" strokeweight="1.5pt"/>
          <v:line id="_x0000_s4374" style="position:absolute;mso-position-horizontal-relative:page;mso-position-vertical-relative:page" from="2835,10206" to="2835,11056" strokeweight="1.5pt"/>
          <v:line id="_x0000_s4375" style="position:absolute;mso-position-horizontal-relative:page;mso-position-vertical-relative:page" from="2268,10206" to="2268,12474" strokeweight="1.5pt"/>
          <v:line id="_x0000_s4376" style="position:absolute;mso-position-horizontal-relative:page;mso-position-vertical-relative:page" from="3402,10206" to="3402,12474" strokeweight="1.5pt"/>
          <v:line id="_x0000_s4377" style="position:absolute;mso-position-horizontal-relative:page;mso-position-vertical-relative:page" from="4253,10206" to="4253,12474" strokeweight="1.5pt"/>
          <v:line id="_x0000_s4378" style="position:absolute;mso-position-horizontal-relative:page;mso-position-vertical-relative:page" from="1134,10206" to="1134,12474" strokeweight="1.5pt"/>
          <v:group id="_x0000_s4379" style="position:absolute;left:4820;top:10206;width:6804;height:2268" coordorigin="4820,10206" coordsize="6804,2268">
            <v:group id="_x0000_s4380" style="position:absolute;left:4820;top:11057;width:6804;height:1417;mso-position-horizontal-relative:page;mso-position-vertical-relative:page" coordorigin="4847,10985" coordsize="6804,1417">
              <v:shape id="_x0000_s4381" type="#_x0000_t202" style="position:absolute;left:4847;top:10985;width:3969;height:1417;mso-position-horizontal-relative:margin;mso-position-vertical-relative:margin" strokeweight="1.5pt">
                <v:textbox style="mso-next-textbox:#_x0000_s4381" inset=".1mm,.1mm,.1mm,.1mm">
                  <w:txbxContent>
                    <w:p w:rsidR="001D7BDB" w:rsidRDefault="001D7BDB">
                      <w:pPr>
                        <w:pStyle w:val="afe"/>
                        <w:spacing w:before="48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Содержание тома</w:t>
                      </w:r>
                    </w:p>
                    <w:p w:rsidR="001D7BDB" w:rsidRPr="003A4A1F" w:rsidRDefault="001D7BDB">
                      <w:pPr>
                        <w:pStyle w:val="afe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  <v:shape id="_x0000_s4382" type="#_x0000_t202" style="position:absolute;left:8816;top:11552;width:2835;height:850;mso-position-horizontal-relative:margin;mso-position-vertical-relative:margin" strokeweight="1.5pt">
                <v:textbox style="mso-next-textbox:#_x0000_s4382" inset=".1mm,.1mm,.1mm,.1mm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42"/>
                        <w:gridCol w:w="2126"/>
                      </w:tblGrid>
                      <w:tr w:rsidR="001D7BDB" w:rsidRPr="005E53F8" w:rsidTr="00204206">
                        <w:trPr>
                          <w:cantSplit/>
                          <w:trHeight w:val="851"/>
                        </w:trPr>
                        <w:tc>
                          <w:tcPr>
                            <w:tcW w:w="142" w:type="dxa"/>
                            <w:vAlign w:val="center"/>
                          </w:tcPr>
                          <w:p w:rsidR="001D7BDB" w:rsidRPr="00C146C6" w:rsidRDefault="001D7BDB" w:rsidP="00470354">
                            <w:pPr>
                              <w:rPr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Mar>
                              <w:left w:w="28" w:type="dxa"/>
                            </w:tcMar>
                            <w:vAlign w:val="center"/>
                          </w:tcPr>
                          <w:p w:rsidR="001D7BDB" w:rsidRPr="00C146C6" w:rsidRDefault="001D7BDB" w:rsidP="00204206">
                            <w:pPr>
                              <w:pStyle w:val="afe"/>
                              <w:ind w:left="114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ООО «</w:t>
                            </w:r>
                            <w:r w:rsidRPr="005B4B1E">
                              <w:rPr>
                                <w:sz w:val="22"/>
                                <w:szCs w:val="22"/>
                              </w:rPr>
                              <w:t>РС ГРУПП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»</w:t>
                            </w:r>
                          </w:p>
                        </w:tc>
                      </w:tr>
                    </w:tbl>
                    <w:p w:rsidR="001D7BDB" w:rsidRPr="0041571B" w:rsidRDefault="001D7BDB"/>
                  </w:txbxContent>
                </v:textbox>
              </v:shape>
              <v:shape id="_x0000_s4383" type="#_x0000_t202" style="position:absolute;left:8816;top:11268;width:850;height:283;mso-position-horizontal-relative:margin;mso-position-vertical-relative:margin" strokeweight="1.5pt">
                <v:textbox style="mso-next-textbox:#_x0000_s4383" inset=".1mm,.1mm,.1mm,.1mm">
                  <w:txbxContent>
                    <w:p w:rsidR="001D7BDB" w:rsidRPr="002559B2" w:rsidRDefault="001D7BDB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</w:t>
                      </w:r>
                    </w:p>
                  </w:txbxContent>
                </v:textbox>
              </v:shape>
              <v:shape id="_x0000_s4384" type="#_x0000_t202" style="position:absolute;left:8816;top:10985;width:850;height:283;mso-position-horizontal-relative:margin;mso-position-vertical-relative:margin" strokeweight="1.5pt">
                <v:textbox style="mso-next-textbox:#_x0000_s4384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Стадия</w:t>
                      </w:r>
                    </w:p>
                  </w:txbxContent>
                </v:textbox>
              </v:shape>
              <v:shape id="_x0000_s4385" type="#_x0000_t202" style="position:absolute;left:9666;top:11268;width:850;height:283;mso-position-horizontal-relative:margin;mso-position-vertical-relative:margin" strokeweight="1.5pt">
                <v:textbox style="mso-next-textbox:#_x0000_s4385" inset=".1mm,.1mm,.1mm,.1mm">
                  <w:txbxContent>
                    <w:p w:rsidR="001D7BDB" w:rsidRPr="00AC3BE3" w:rsidRDefault="007777BF">
                      <w:pPr>
                        <w:pStyle w:val="afe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Style w:val="aff0"/>
                          <w:sz w:val="20"/>
                        </w:rPr>
                        <w:fldChar w:fldCharType="begin"/>
                      </w:r>
                      <w:r w:rsidR="001D7BDB">
                        <w:rPr>
                          <w:rStyle w:val="aff0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aff0"/>
                          <w:sz w:val="20"/>
                        </w:rPr>
                        <w:fldChar w:fldCharType="separate"/>
                      </w:r>
                      <w:r w:rsidR="008A6022">
                        <w:rPr>
                          <w:rStyle w:val="aff0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aff0"/>
                          <w:sz w:val="20"/>
                        </w:rPr>
                        <w:fldChar w:fldCharType="end"/>
                      </w:r>
                    </w:p>
                  </w:txbxContent>
                </v:textbox>
              </v:shape>
              <v:shape id="_x0000_s4386" type="#_x0000_t202" style="position:absolute;left:9666;top:10985;width:850;height:283;mso-position-horizontal-relative:margin;mso-position-vertical-relative:margin" strokeweight="1.5pt">
                <v:textbox style="mso-next-textbox:#_x0000_s4386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387" type="#_x0000_t202" style="position:absolute;left:10517;top:11268;width:1134;height:283;mso-position-horizontal-relative:margin;mso-position-vertical-relative:margin" strokeweight="1.5pt">
                <v:textbox style="mso-next-textbox:#_x0000_s4387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388" type="#_x0000_t202" style="position:absolute;left:10517;top:10985;width:1134;height:283;mso-position-horizontal-relative:margin;mso-position-vertical-relative:margin" strokeweight="1.5pt">
                <v:textbox style="mso-next-textbox:#_x0000_s4388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Листов</w:t>
                      </w:r>
                    </w:p>
                  </w:txbxContent>
                </v:textbox>
              </v:shape>
            </v:group>
            <v:shape id="_x0000_s4389" type="#_x0000_t202" style="position:absolute;left:4821;top:10206;width:4819;height:850;mso-position-horizontal-relative:page;mso-position-vertical-relative:page" strokeweight="1.5pt">
              <v:textbox style="mso-next-textbox:#_x0000_s4389" inset=".1mm,.1mm,.1mm,.1mm">
                <w:txbxContent>
                  <w:p w:rsidR="001D7BDB" w:rsidRPr="002559B2" w:rsidRDefault="001D7BDB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ИОС</w:t>
                    </w:r>
                    <w:r w:rsidR="00482C5F">
                      <w:rPr>
                        <w:sz w:val="22"/>
                        <w:szCs w:val="22"/>
                      </w:rPr>
                      <w:t>2</w:t>
                    </w:r>
                    <w:r w:rsidRPr="00204206">
                      <w:rPr>
                        <w:sz w:val="22"/>
                        <w:szCs w:val="22"/>
                      </w:rPr>
                      <w:t>-С</w:t>
                    </w:r>
                  </w:p>
                </w:txbxContent>
              </v:textbox>
            </v:shape>
            <v:shape id="_x0000_s4390" type="#_x0000_t202" style="position:absolute;left:9640;top:10206;width:1984;height:850;mso-position-horizontal-relative:page;mso-position-vertical-relative:page" strokeweight="1.5pt">
              <v:textbox style="mso-next-textbox:#_x0000_s4390" inset=".1mm,.1mm,.1mm,.1mm">
                <w:txbxContent>
                  <w:p w:rsidR="001D7BDB" w:rsidRPr="001567CF" w:rsidRDefault="001D7BDB">
                    <w:pPr>
                      <w:pStyle w:val="afe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</w:p>
  <w:p w:rsidR="001D7BDB" w:rsidRDefault="001D7BDB" w:rsidP="00BE5CC9">
    <w:pPr>
      <w:pStyle w:val="afc"/>
    </w:pPr>
  </w:p>
  <w:p w:rsidR="001D7BDB" w:rsidRDefault="001D7BDB" w:rsidP="00BE5CC9">
    <w:pPr>
      <w:pStyle w:val="afc"/>
    </w:pPr>
  </w:p>
  <w:p w:rsidR="001D7BDB" w:rsidRDefault="001D7BDB" w:rsidP="00BE5CC9">
    <w:pPr>
      <w:pStyle w:val="afc"/>
    </w:pPr>
  </w:p>
  <w:p w:rsidR="001D7BDB" w:rsidRDefault="001D7BDB" w:rsidP="00BE5CC9">
    <w:pPr>
      <w:pStyle w:val="afc"/>
    </w:pPr>
  </w:p>
  <w:p w:rsidR="001D7BDB" w:rsidRDefault="001D7BDB" w:rsidP="00BE5CC9">
    <w:pPr>
      <w:pStyle w:val="afc"/>
    </w:pPr>
  </w:p>
  <w:p w:rsidR="001D7BDB" w:rsidRPr="00BE5CC9" w:rsidRDefault="00A8261C" w:rsidP="00BE5CC9">
    <w:pPr>
      <w:pStyle w:val="afc"/>
    </w:pPr>
    <w:r>
      <w:rPr>
        <w:noProof/>
      </w:rPr>
      <w:pict>
        <v:shape id="_x0000_s4327" type="#_x0000_t202" style="position:absolute;left:0;text-align:left;margin-left:524.5pt;margin-top:827.85pt;width:52.45pt;height:11.35pt;z-index:251651584;mso-position-horizontal-relative:page;mso-position-vertical-relative:page" stroked="f">
          <v:textbox style="mso-next-textbox:#_x0000_s4327" inset="0,0,0,0">
            <w:txbxContent>
              <w:p w:rsidR="001D7BDB" w:rsidRPr="000C09C7" w:rsidRDefault="001D7BDB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BDB" w:rsidRDefault="00A8261C">
    <w:pPr>
      <w:pStyle w:val="afc"/>
    </w:pPr>
    <w:r>
      <w:rPr>
        <w:noProof/>
      </w:rPr>
      <w:pict>
        <v:group id="_x0000_s4833" style="position:absolute;left:0;text-align:left;margin-left:-14.2pt;margin-top:-40.45pt;width:524.55pt;height:42.65pt;z-index:251671040" coordorigin="1134,6237" coordsize="10491,853">
          <v:group id="_x0000_s4834" style="position:absolute;left:1134;top:6237;width:3686;height:850;mso-position-horizontal-relative:page;mso-position-vertical-relative:page" coordorigin="1134,14232" coordsize="3686,85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835" type="#_x0000_t202" style="position:absolute;left:2835;top:14516;width:567;height:283;mso-position-horizontal-relative:margin;mso-position-vertical-relative:margin" strokeweight=".5pt">
              <v:textbox style="mso-next-textbox:#_x0000_s4835" inset=".1mm,.1mm,.1mm,.1mm">
                <w:txbxContent>
                  <w:p w:rsidR="001D7BDB" w:rsidRPr="000C09C7" w:rsidRDefault="001D7BDB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6" type="#_x0000_t202" style="position:absolute;left:1134;top:14799;width:567;height:283;mso-position-horizontal-relative:margin;mso-position-vertical-relative:margin" strokeweight=".5pt">
              <v:textbox style="mso-next-textbox:#_x0000_s4836" inset=".1mm,.1mm,.1mm,.1mm">
                <w:txbxContent>
                  <w:p w:rsidR="001D7BDB" w:rsidRPr="000C09C7" w:rsidRDefault="001D7BDB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837" type="#_x0000_t202" style="position:absolute;left:1134;top:14516;width:567;height:283;mso-position-horizontal-relative:margin;mso-position-vertical-relative:margin" strokeweight=".5pt">
              <v:textbox style="mso-next-textbox:#_x0000_s4837" inset=".1mm,.1mm,.1mm,.1mm">
                <w:txbxContent>
                  <w:p w:rsidR="001D7BDB" w:rsidRPr="000C09C7" w:rsidRDefault="001D7BDB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8" type="#_x0000_t202" style="position:absolute;left:1134;top:14232;width:567;height:283;mso-position-horizontal-relative:margin;mso-position-vertical-relative:margin" strokeweight=".5pt">
              <v:textbox style="mso-next-textbox:#_x0000_s4838" inset=".1mm,.1mm,.1mm,.1mm">
                <w:txbxContent>
                  <w:p w:rsidR="001D7BDB" w:rsidRPr="000C09C7" w:rsidRDefault="001D7BDB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9" type="#_x0000_t202" style="position:absolute;left:1701;top:14799;width:567;height:283;mso-position-horizontal-relative:margin;mso-position-vertical-relative:margin" strokeweight=".5pt">
              <v:textbox style="mso-next-textbox:#_x0000_s4839" inset=".1mm,.1mm,.1mm,.1mm">
                <w:txbxContent>
                  <w:p w:rsidR="001D7BDB" w:rsidRPr="000C09C7" w:rsidRDefault="001D7BDB" w:rsidP="00B377E0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Кол.уч.</w:t>
                    </w:r>
                  </w:p>
                </w:txbxContent>
              </v:textbox>
            </v:shape>
            <v:shape id="_x0000_s4840" type="#_x0000_t202" style="position:absolute;left:1701;top:14516;width:567;height:283;mso-position-horizontal-relative:margin;mso-position-vertical-relative:margin" strokeweight=".5pt">
              <v:textbox style="mso-next-textbox:#_x0000_s4840" inset=".1mm,.1mm,.1mm,.1mm">
                <w:txbxContent>
                  <w:p w:rsidR="001D7BDB" w:rsidRPr="000C09C7" w:rsidRDefault="001D7BDB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1" type="#_x0000_t202" style="position:absolute;left:1701;top:14232;width:567;height:283;mso-position-horizontal-relative:margin;mso-position-vertical-relative:margin" strokeweight=".5pt">
              <v:textbox style="mso-next-textbox:#_x0000_s4841" inset=".1mm,.1mm,.1mm,.1mm">
                <w:txbxContent>
                  <w:p w:rsidR="001D7BDB" w:rsidRPr="000C09C7" w:rsidRDefault="001D7BDB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2" type="#_x0000_t202" style="position:absolute;left:2268;top:14799;width:567;height:283;mso-position-horizontal-relative:margin;mso-position-vertical-relative:margin" strokeweight=".5pt">
              <v:textbox style="mso-next-textbox:#_x0000_s4842" inset=".1mm,.1mm,.1mm,.1mm">
                <w:txbxContent>
                  <w:p w:rsidR="001D7BDB" w:rsidRPr="000C09C7" w:rsidRDefault="001D7BDB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843" type="#_x0000_t202" style="position:absolute;left:2268;top:14516;width:567;height:283;mso-position-horizontal-relative:margin;mso-position-vertical-relative:margin" strokeweight=".5pt">
              <v:textbox style="mso-next-textbox:#_x0000_s4843" inset=".1mm,.1mm,.1mm,.1mm">
                <w:txbxContent>
                  <w:p w:rsidR="001D7BDB" w:rsidRPr="000C09C7" w:rsidRDefault="001D7BDB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4" type="#_x0000_t202" style="position:absolute;left:2268;top:14232;width:567;height:283;mso-position-horizontal-relative:margin;mso-position-vertical-relative:margin" strokeweight=".5pt">
              <v:textbox style="mso-next-textbox:#_x0000_s4844" inset=".1mm,.1mm,.1mm,.1mm">
                <w:txbxContent>
                  <w:p w:rsidR="001D7BDB" w:rsidRPr="000C09C7" w:rsidRDefault="001D7BDB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5" type="#_x0000_t202" style="position:absolute;left:2835;top:14799;width:567;height:283;mso-position-horizontal-relative:margin;mso-position-vertical-relative:margin" strokeweight=".5pt">
              <v:textbox style="mso-next-textbox:#_x0000_s4845" inset=".1mm,.1mm,.1mm,.1mm">
                <w:txbxContent>
                  <w:p w:rsidR="001D7BDB" w:rsidRPr="000C09C7" w:rsidRDefault="001D7BDB" w:rsidP="00B377E0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№док.</w:t>
                    </w:r>
                  </w:p>
                </w:txbxContent>
              </v:textbox>
            </v:shape>
            <v:shape id="_x0000_s4846" type="#_x0000_t202" style="position:absolute;left:2835;top:14232;width:567;height:283;mso-position-horizontal-relative:margin;mso-position-vertical-relative:margin" strokeweight=".5pt">
              <v:textbox style="mso-next-textbox:#_x0000_s4846" inset=".1mm,.1mm,.1mm,.1mm">
                <w:txbxContent>
                  <w:p w:rsidR="001D7BDB" w:rsidRPr="000C09C7" w:rsidRDefault="001D7BDB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7" type="#_x0000_t202" style="position:absolute;left:3402;top:14799;width:850;height:283;mso-position-horizontal-relative:margin;mso-position-vertical-relative:margin" strokeweight=".5pt">
              <v:textbox style="mso-next-textbox:#_x0000_s4847" inset=".1mm,.1mm,.1mm,.1mm">
                <w:txbxContent>
                  <w:p w:rsidR="001D7BDB" w:rsidRPr="000C09C7" w:rsidRDefault="001D7BDB" w:rsidP="00B377E0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848" type="#_x0000_t202" style="position:absolute;left:3402;top:14516;width:850;height:283;mso-position-horizontal-relative:margin;mso-position-vertical-relative:margin" strokeweight=".5pt">
              <v:textbox style="mso-next-textbox:#_x0000_s4848" inset=".1mm,.1mm,.1mm,.1mm">
                <w:txbxContent>
                  <w:p w:rsidR="001D7BDB" w:rsidRPr="000C09C7" w:rsidRDefault="001D7BDB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9" type="#_x0000_t202" style="position:absolute;left:3402;top:14232;width:850;height:283;mso-position-horizontal-relative:margin;mso-position-vertical-relative:margin" strokeweight=".5pt">
              <v:textbox style="mso-next-textbox:#_x0000_s4849" inset=".1mm,.1mm,.1mm,.1mm">
                <w:txbxContent>
                  <w:p w:rsidR="001D7BDB" w:rsidRPr="000C09C7" w:rsidRDefault="001D7BDB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50" type="#_x0000_t202" style="position:absolute;left:4253;top:14799;width:567;height:283;mso-position-horizontal-relative:margin;mso-position-vertical-relative:margin" strokeweight=".5pt">
              <v:textbox style="mso-next-textbox:#_x0000_s4850" inset=".1mm,.1mm,.1mm,.1mm">
                <w:txbxContent>
                  <w:p w:rsidR="001D7BDB" w:rsidRPr="000C09C7" w:rsidRDefault="001D7BDB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851" type="#_x0000_t202" style="position:absolute;left:4253;top:14516;width:567;height:283;mso-position-horizontal-relative:margin;mso-position-vertical-relative:margin" strokeweight=".5pt">
              <v:textbox style="mso-next-textbox:#_x0000_s4851" inset=".1mm,.1mm,.1mm,.1mm">
                <w:txbxContent>
                  <w:p w:rsidR="001D7BDB" w:rsidRPr="000C09C7" w:rsidRDefault="001D7BDB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52" type="#_x0000_t202" style="position:absolute;left:4253;top:14232;width:567;height:283;mso-position-horizontal-relative:margin;mso-position-vertical-relative:margin" strokeweight=".5pt">
              <v:textbox style="mso-next-textbox:#_x0000_s4852" inset=".1mm,.1mm,.1mm,.1mm">
                <w:txbxContent>
                  <w:p w:rsidR="001D7BDB" w:rsidRPr="000C09C7" w:rsidRDefault="001D7BDB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853" style="position:absolute;left:1134;top:6237;width:10491;height:853;mso-position-horizontal-relative:page;mso-position-vertical-relative:page" coordorigin="1161,6354" coordsize="10491,853">
            <v:shape id="_x0000_s4854" type="#_x0000_t202" style="position:absolute;left:4847;top:6354;width:3713;height:850;mso-position-horizontal-relative:margin;mso-position-vertical-relative:margin" strokeweight="1.5pt">
              <v:textbox style="mso-next-textbox:#_x0000_s4854" inset=".1mm,.1mm,.1mm,.1mm">
                <w:txbxContent>
                  <w:p w:rsidR="001D7BDB" w:rsidRPr="003A4A1F" w:rsidRDefault="001D7BDB" w:rsidP="008A173F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ИОС</w:t>
                    </w:r>
                    <w:r w:rsidR="00482C5F">
                      <w:rPr>
                        <w:sz w:val="22"/>
                        <w:szCs w:val="22"/>
                      </w:rPr>
                      <w:t>2</w:t>
                    </w:r>
                    <w:r>
                      <w:rPr>
                        <w:sz w:val="22"/>
                        <w:szCs w:val="22"/>
                      </w:rPr>
                      <w:t>-СП</w:t>
                    </w:r>
                  </w:p>
                </w:txbxContent>
              </v:textbox>
            </v:shape>
            <v:shape id="_x0000_s4855" type="#_x0000_t202" style="position:absolute;left:11084;top:6354;width:567;height:397;mso-position-horizontal-relative:margin;mso-position-vertical-relative:margin" strokeweight="1.5pt">
              <v:textbox style="mso-next-textbox:#_x0000_s4855" inset=".1mm,.1mm,.1mm,.1mm">
                <w:txbxContent>
                  <w:p w:rsidR="001D7BDB" w:rsidRPr="000C09C7" w:rsidRDefault="001D7BDB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856" type="#_x0000_t202" style="position:absolute;left:11085;top:6753;width:567;height:454;mso-position-horizontal-relative:page;mso-position-vertical-relative:page" strokeweight="1.5pt">
              <v:textbox style="mso-next-textbox:#_x0000_s4856" inset=".1mm,.1mm,.1mm,.1mm">
                <w:txbxContent>
                  <w:p w:rsidR="001D7BDB" w:rsidRPr="000C09C7" w:rsidRDefault="007777BF" w:rsidP="00B377E0">
                    <w:pPr>
                      <w:pStyle w:val="afe"/>
                      <w:spacing w:before="120"/>
                      <w:rPr>
                        <w:sz w:val="20"/>
                        <w:szCs w:val="20"/>
                      </w:rPr>
                    </w:pPr>
                    <w:r>
                      <w:rPr>
                        <w:rStyle w:val="aff0"/>
                        <w:sz w:val="20"/>
                      </w:rPr>
                      <w:fldChar w:fldCharType="begin"/>
                    </w:r>
                    <w:r w:rsidR="001D7BDB">
                      <w:rPr>
                        <w:rStyle w:val="aff0"/>
                        <w:sz w:val="20"/>
                      </w:rPr>
                      <w:instrText xml:space="preserve"> PAGE </w:instrText>
                    </w:r>
                    <w:r>
                      <w:rPr>
                        <w:rStyle w:val="aff0"/>
                        <w:sz w:val="20"/>
                      </w:rPr>
                      <w:fldChar w:fldCharType="separate"/>
                    </w:r>
                    <w:r w:rsidR="008A6022">
                      <w:rPr>
                        <w:rStyle w:val="aff0"/>
                        <w:noProof/>
                        <w:sz w:val="20"/>
                      </w:rPr>
                      <w:t>2</w:t>
                    </w:r>
                    <w:r>
                      <w:rPr>
                        <w:rStyle w:val="aff0"/>
                        <w:sz w:val="20"/>
                      </w:rPr>
                      <w:fldChar w:fldCharType="end"/>
                    </w:r>
                  </w:p>
                </w:txbxContent>
              </v:textbox>
            </v:shape>
            <v:line id="_x0000_s4857" style="position:absolute;mso-position-horizontal-relative:margin;mso-position-vertical-relative:margin" from="1161,6354" to="1161,7204" strokeweight="1.5pt"/>
            <v:line id="_x0000_s4858" style="position:absolute;mso-position-horizontal-relative:margin;mso-position-vertical-relative:margin" from="1728,6354" to="1728,7204" strokeweight="1.5pt"/>
            <v:line id="_x0000_s4859" style="position:absolute;mso-position-horizontal-relative:margin;mso-position-vertical-relative:margin" from="2295,6354" to="2295,7204" strokeweight="1.5pt"/>
            <v:line id="_x0000_s4860" style="position:absolute;mso-position-horizontal-relative:margin;mso-position-vertical-relative:margin" from="2862,6354" to="2862,7204" strokeweight="1.5pt"/>
            <v:line id="_x0000_s4861" style="position:absolute;mso-position-horizontal-relative:margin;mso-position-vertical-relative:margin" from="3429,6354" to="3429,7204" strokeweight="1.5pt"/>
            <v:line id="_x0000_s4862" style="position:absolute;mso-position-horizontal-relative:margin;mso-position-vertical-relative:margin" from="4280,6354" to="4280,7204" strokeweight="1.5pt"/>
            <v:line id="_x0000_s4863" style="position:absolute;mso-position-horizontal-relative:margin;mso-position-vertical-relative:margin" from="1161,7204" to="4846,7204" strokeweight="1.5pt"/>
            <v:line id="_x0000_s4864" style="position:absolute;mso-position-horizontal-relative:margin;mso-position-vertical-relative:margin" from="1161,6921" to="4846,6921" strokeweight="1.5pt"/>
            <v:line id="_x0000_s4865" style="position:absolute;mso-position-horizontal-relative:margin;mso-position-vertical-relative:margin" from="1161,6354" to="4846,6354" strokeweight="1.5pt"/>
            <v:shape id="_x0000_s4866" type="#_x0000_t202" style="position:absolute;left:8562;top:6356;width:2523;height:850;mso-position-horizontal-relative:page;mso-position-vertical-relative:page" filled="f" strokeweight="1.5pt">
              <v:textbox style="mso-next-textbox:#_x0000_s4866" inset=".1mm,.1mm,.1mm,.1mm">
                <w:txbxContent>
                  <w:tbl>
                    <w:tblPr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794"/>
                      <w:gridCol w:w="1729"/>
                    </w:tblGrid>
                    <w:tr w:rsidR="001D7BDB" w:rsidRPr="005E53F8" w:rsidTr="005E53F8">
                      <w:trPr>
                        <w:cantSplit/>
                        <w:trHeight w:val="851"/>
                      </w:trPr>
                      <w:tc>
                        <w:tcPr>
                          <w:tcW w:w="794" w:type="dxa"/>
                          <w:noWrap/>
                          <w:vAlign w:val="center"/>
                        </w:tcPr>
                        <w:p w:rsidR="001D7BDB" w:rsidRPr="0041571B" w:rsidRDefault="001D7BDB" w:rsidP="004424D6">
                          <w:pPr>
                            <w:ind w:firstLine="0"/>
                          </w:pPr>
                        </w:p>
                      </w:tc>
                      <w:tc>
                        <w:tcPr>
                          <w:tcW w:w="1729" w:type="dxa"/>
                          <w:tcMar>
                            <w:left w:w="28" w:type="dxa"/>
                          </w:tcMar>
                          <w:vAlign w:val="center"/>
                        </w:tcPr>
                        <w:p w:rsidR="001D7BDB" w:rsidRPr="005E53F8" w:rsidRDefault="001D7BDB" w:rsidP="005E53F8">
                          <w:pPr>
                            <w:pStyle w:val="afe"/>
                            <w:jc w:val="left"/>
                            <w:rPr>
                              <w:szCs w:val="20"/>
                            </w:rPr>
                          </w:pPr>
                        </w:p>
                      </w:tc>
                    </w:tr>
                  </w:tbl>
                  <w:p w:rsidR="001D7BDB" w:rsidRPr="00173D91" w:rsidRDefault="001D7BDB" w:rsidP="00B377E0">
                    <w:pPr>
                      <w:rPr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  <w:r>
      <w:rPr>
        <w:noProof/>
      </w:rPr>
      <w:pict>
        <v:shape id="_x0000_s4819" type="#_x0000_t202" style="position:absolute;left:0;text-align:left;margin-left:526.2pt;margin-top:827.8pt;width:52.45pt;height:11.35pt;z-index:251668992;mso-position-horizontal-relative:page;mso-position-vertical-relative:page" stroked="f">
          <v:textbox style="mso-next-textbox:#_x0000_s4819" inset="0,0,0,0">
            <w:txbxContent>
              <w:p w:rsidR="001D7BDB" w:rsidRPr="000C09C7" w:rsidRDefault="001D7BDB" w:rsidP="00B377E0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BDB" w:rsidRDefault="00A8261C" w:rsidP="00BE5CC9">
    <w:pPr>
      <w:pStyle w:val="afc"/>
    </w:pPr>
    <w:r>
      <w:rPr>
        <w:noProof/>
      </w:rPr>
      <w:pict>
        <v:group id="_x0000_s4540" style="position:absolute;left:0;text-align:left;margin-left:14.2pt;margin-top:399.75pt;width:42.55pt;height:425.25pt;z-index:251663872;mso-position-horizontal-relative:page;mso-position-vertical-relative:page" coordorigin="3654,5324" coordsize="851,8505">
          <v:group id="_x0000_s4541" style="position:absolute;left:3654;top:5324;width:851;height:8505" coordorigin="283,7995" coordsize="851,8505">
            <v:group id="_x0000_s4542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543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543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4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544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545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545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6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546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547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547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8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548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549" style="position:absolute;left:283;top:7995;width:850;height:3686" coordorigin="283,7995" coordsize="850,3686">
              <v:shape id="_x0000_s4550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550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1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551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2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552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553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553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4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554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5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555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6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556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7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557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8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558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559" style="position:absolute;flip:y;mso-position-horizontal-relative:page;mso-position-vertical-relative:page" from="4502,5324" to="4502,9009" strokeweight="1.5pt"/>
          <w10:wrap anchorx="page" anchory="page"/>
        </v:group>
      </w:pict>
    </w:r>
  </w:p>
  <w:p w:rsidR="001D7BDB" w:rsidRDefault="001D7BDB" w:rsidP="00BE5CC9">
    <w:pPr>
      <w:pStyle w:val="afc"/>
    </w:pPr>
  </w:p>
  <w:p w:rsidR="001D7BDB" w:rsidRDefault="001D7BDB" w:rsidP="00BE5CC9">
    <w:pPr>
      <w:pStyle w:val="afc"/>
    </w:pPr>
  </w:p>
  <w:p w:rsidR="001D7BDB" w:rsidRDefault="001D7BDB" w:rsidP="00BE5CC9">
    <w:pPr>
      <w:pStyle w:val="afc"/>
    </w:pPr>
  </w:p>
  <w:p w:rsidR="001D7BDB" w:rsidRDefault="001D7BDB" w:rsidP="00BE5CC9">
    <w:pPr>
      <w:pStyle w:val="afc"/>
    </w:pPr>
  </w:p>
  <w:p w:rsidR="001D7BDB" w:rsidRDefault="001D7BDB" w:rsidP="00BE5CC9">
    <w:pPr>
      <w:pStyle w:val="afc"/>
    </w:pPr>
  </w:p>
  <w:p w:rsidR="001D7BDB" w:rsidRDefault="00A8261C" w:rsidP="00BE5CC9">
    <w:pPr>
      <w:pStyle w:val="afc"/>
    </w:pPr>
    <w:r>
      <w:rPr>
        <w:noProof/>
      </w:rPr>
      <w:pict>
        <v:group id="_x0000_s4563" style="position:absolute;left:0;text-align:left;margin-left:56.7pt;margin-top:711.6pt;width:524.5pt;height:113.4pt;z-index:251665920;mso-position-horizontal-relative:page;mso-position-vertical-relative:page" coordorigin="1134,10206" coordsize="10490,2268">
          <v:group id="_x0000_s4564" style="position:absolute;left:1134;top:10206;width:3686;height:2268;mso-position-horizontal-relative:page;mso-position-vertical-relative:page" coordorigin="1134,14232" coordsize="3686,2268">
            <v:shape id="_x0000_s4565" type="#_x0000_t202" style="position:absolute;left:1134;top:16217;width:1134;height:283;mso-position-horizontal-relative:margin;mso-position-vertical-relative:margin">
              <v:textbox style="mso-next-textbox:#_x0000_s4565" inset=".1mm,.1mm,.1mm,.1mm">
                <w:txbxContent>
                  <w:p w:rsidR="001D7BDB" w:rsidRPr="00A1336F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ГИП</w:t>
                    </w:r>
                  </w:p>
                </w:txbxContent>
              </v:textbox>
            </v:shape>
            <v:shape id="_x0000_s4566" type="#_x0000_t202" style="position:absolute;left:1134;top:15933;width:1134;height:283;mso-position-horizontal-relative:margin;mso-position-vertical-relative:margin">
              <v:textbox style="mso-next-textbox:#_x0000_s4566" inset=".1mm,.1mm,.1mm,.1mm">
                <w:txbxContent>
                  <w:p w:rsidR="001D7BDB" w:rsidRPr="00A1336F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67" type="#_x0000_t202" style="position:absolute;left:1134;top:15650;width:1134;height:283;mso-position-horizontal-relative:margin;mso-position-vertical-relative:margin">
              <v:textbox style="mso-next-textbox:#_x0000_s4567" inset=".1mm,.1mm,.1mm,.1mm">
                <w:txbxContent>
                  <w:p w:rsidR="001D7BDB" w:rsidRPr="003A4A1F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Проверил</w:t>
                    </w:r>
                  </w:p>
                </w:txbxContent>
              </v:textbox>
            </v:shape>
            <v:shape id="_x0000_s4568" type="#_x0000_t202" style="position:absolute;left:1134;top:15366;width:1134;height:283;mso-position-horizontal-relative:margin;mso-position-vertical-relative:margin">
              <v:textbox style="mso-next-textbox:#_x0000_s4568" inset=".1mm,.1mm,.1mm,.1mm">
                <w:txbxContent>
                  <w:p w:rsidR="001D7BDB" w:rsidRPr="00A1336F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Гл.инженер</w:t>
                    </w:r>
                  </w:p>
                </w:txbxContent>
              </v:textbox>
            </v:shape>
            <v:shape id="_x0000_s4569" type="#_x0000_t202" style="position:absolute;left:1134;top:15083;width:1134;height:283;mso-position-horizontal-relative:margin;mso-position-vertical-relative:margin">
              <v:textbox style="mso-next-textbox:#_x0000_s4569" inset=".1mm,.1mm,.1mm,.1mm">
                <w:txbxContent>
                  <w:p w:rsidR="001D7BDB" w:rsidRPr="00A1336F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Разраб.</w:t>
                    </w:r>
                  </w:p>
                </w:txbxContent>
              </v:textbox>
            </v:shape>
            <v:shape id="_x0000_s4570" type="#_x0000_t202" style="position:absolute;left:2268;top:16217;width:1134;height:283;mso-position-horizontal-relative:margin;mso-position-vertical-relative:margin">
              <v:textbox style="mso-next-textbox:#_x0000_s4570" inset=".1mm,.1mm,.1mm,.1mm">
                <w:txbxContent>
                  <w:p w:rsidR="001D7BDB" w:rsidRPr="001D3614" w:rsidRDefault="001D7BDB" w:rsidP="005608DE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Морский</w:t>
                    </w:r>
                  </w:p>
                  <w:p w:rsidR="001D7BDB" w:rsidRPr="001D3614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1" type="#_x0000_t202" style="position:absolute;left:2268;top:15933;width:1134;height:283;mso-position-horizontal-relative:margin;mso-position-vertical-relative:margin">
              <v:textbox style="mso-next-textbox:#_x0000_s4571" inset=".1mm,.1mm,.1mm,.1mm">
                <w:txbxContent>
                  <w:p w:rsidR="001D7BDB" w:rsidRPr="00135B12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2" type="#_x0000_t202" style="position:absolute;left:2268;top:15650;width:1134;height:283;mso-position-horizontal-relative:margin;mso-position-vertical-relative:margin">
              <v:textbox style="mso-next-textbox:#_x0000_s4572" inset=".1mm,.1mm,.1mm,.1mm">
                <w:txbxContent>
                  <w:p w:rsidR="001D7BDB" w:rsidRPr="001D3614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3" type="#_x0000_t202" style="position:absolute;left:2268;top:15366;width:1134;height:283;mso-position-horizontal-relative:margin;mso-position-vertical-relative:margin">
              <v:textbox style="mso-next-textbox:#_x0000_s4573" inset=".1mm,.1mm,.1mm,.1mm">
                <w:txbxContent>
                  <w:p w:rsidR="001D7BDB" w:rsidRPr="001D3614" w:rsidRDefault="001D7BDB" w:rsidP="005608DE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Морский</w:t>
                    </w:r>
                  </w:p>
                  <w:p w:rsidR="001D7BDB" w:rsidRPr="001D3614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4" type="#_x0000_t202" style="position:absolute;left:2268;top:15083;width:1134;height:283;mso-position-horizontal-relative:margin;mso-position-vertical-relative:margin">
              <v:textbox style="mso-next-textbox:#_x0000_s4574" inset=".1mm,.1mm,.1mm,.1mm">
                <w:txbxContent>
                  <w:p w:rsidR="001D7BDB" w:rsidRPr="0037582A" w:rsidRDefault="000257B0" w:rsidP="000257B0">
                    <w:pPr>
                      <w:pStyle w:val="afe"/>
                      <w:jc w:val="left"/>
                      <w:rPr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Манько</w:t>
                    </w:r>
                  </w:p>
                </w:txbxContent>
              </v:textbox>
            </v:shape>
            <v:shape id="_x0000_s4575" type="#_x0000_t202" style="position:absolute;left:3402;top:16217;width:850;height:283;mso-position-horizontal-relative:margin;mso-position-vertical-relative:margin">
              <v:textbox style="mso-next-textbox:#_x0000_s4575" inset=".1mm,.1mm,.1mm,.1mm">
                <w:txbxContent>
                  <w:p w:rsidR="001D7BDB" w:rsidRPr="00A1336F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6" type="#_x0000_t202" style="position:absolute;left:3402;top:15933;width:850;height:283;mso-position-horizontal-relative:margin;mso-position-vertical-relative:margin">
              <v:textbox style="mso-next-textbox:#_x0000_s4576" inset=".1mm,.1mm,.1mm,.1mm">
                <w:txbxContent>
                  <w:p w:rsidR="001D7BDB" w:rsidRPr="00A1336F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7" type="#_x0000_t202" style="position:absolute;left:3402;top:15650;width:850;height:283;mso-position-horizontal-relative:margin;mso-position-vertical-relative:margin">
              <v:textbox style="mso-next-textbox:#_x0000_s4577" inset=".1mm,.1mm,.1mm,.1mm">
                <w:txbxContent>
                  <w:p w:rsidR="001D7BDB" w:rsidRPr="00A1336F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8" type="#_x0000_t202" style="position:absolute;left:3402;top:15366;width:850;height:283;mso-position-horizontal-relative:margin;mso-position-vertical-relative:margin">
              <v:textbox style="mso-next-textbox:#_x0000_s4578" inset=".1mm,.1mm,.1mm,.1mm">
                <w:txbxContent>
                  <w:p w:rsidR="001D7BDB" w:rsidRPr="00A1336F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9" type="#_x0000_t202" style="position:absolute;left:3402;top:15083;width:850;height:283;mso-position-horizontal-relative:margin;mso-position-vertical-relative:margin">
              <v:textbox style="mso-next-textbox:#_x0000_s4579" inset=".1mm,.1mm,.1mm,.1mm">
                <w:txbxContent>
                  <w:p w:rsidR="001D7BDB" w:rsidRPr="00A1336F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0" type="#_x0000_t202" style="position:absolute;left:4253;top:16217;width:567;height:283;mso-position-horizontal-relative:margin;mso-position-vertical-relative:margin">
              <v:textbox style="mso-next-textbox:#_x0000_s4580" inset=".1mm,.1mm,.1mm,.1mm">
                <w:txbxContent>
                  <w:p w:rsidR="001D7BDB" w:rsidRPr="00AC3BE3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1" type="#_x0000_t202" style="position:absolute;left:4253;top:15933;width:567;height:283;mso-position-horizontal-relative:margin;mso-position-vertical-relative:margin">
              <v:textbox style="mso-next-textbox:#_x0000_s4581" inset=".1mm,.1mm,.1mm,.1mm">
                <w:txbxContent>
                  <w:p w:rsidR="001D7BDB" w:rsidRPr="00AC3BE3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2" type="#_x0000_t202" style="position:absolute;left:4253;top:15650;width:567;height:283;mso-position-horizontal-relative:margin;mso-position-vertical-relative:margin">
              <v:textbox style="mso-next-textbox:#_x0000_s4582" inset=".1mm,.1mm,.1mm,.1mm">
                <w:txbxContent>
                  <w:p w:rsidR="001D7BDB" w:rsidRPr="00AC3BE3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3" type="#_x0000_t202" style="position:absolute;left:4253;top:15366;width:567;height:283;mso-position-horizontal-relative:margin;mso-position-vertical-relative:margin">
              <v:textbox style="mso-next-textbox:#_x0000_s4583" inset=".1mm,.1mm,.1mm,.1mm">
                <w:txbxContent>
                  <w:p w:rsidR="001D7BDB" w:rsidRPr="00AC3BE3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4" type="#_x0000_t202" style="position:absolute;left:4253;top:15083;width:567;height:283;mso-position-horizontal-relative:margin;mso-position-vertical-relative:margin">
              <v:textbox style="mso-next-textbox:#_x0000_s4584" inset=".1mm,.1mm,.1mm,.1mm">
                <w:txbxContent>
                  <w:p w:rsidR="001D7BDB" w:rsidRPr="00A1336F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5" type="#_x0000_t202" style="position:absolute;left:1134;top:14799;width:567;height:283;mso-position-horizontal-relative:margin;mso-position-vertical-relative:margin">
              <v:textbox style="mso-next-textbox:#_x0000_s4585" inset=".1mm,.1mm,.1mm,.1mm">
                <w:txbxContent>
                  <w:p w:rsidR="001D7BDB" w:rsidRPr="00AC3BE3" w:rsidRDefault="001D7BDB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586" type="#_x0000_t202" style="position:absolute;left:1134;top:14516;width:567;height:283;mso-position-horizontal-relative:margin;mso-position-vertical-relative:margin">
              <v:textbox style="mso-next-textbox:#_x0000_s4586" inset=".1mm,.1mm,.1mm,.1mm">
                <w:txbxContent>
                  <w:p w:rsidR="001D7BDB" w:rsidRPr="00AC3BE3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7" type="#_x0000_t202" style="position:absolute;left:1134;top:14232;width:567;height:283;mso-position-horizontal-relative:margin;mso-position-vertical-relative:margin">
              <v:textbox style="mso-next-textbox:#_x0000_s4587" inset=".1mm,.1mm,.1mm,.1mm">
                <w:txbxContent>
                  <w:p w:rsidR="001D7BDB" w:rsidRPr="00AC3BE3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8" type="#_x0000_t202" style="position:absolute;left:1701;top:14799;width:567;height:283;mso-position-horizontal-relative:margin;mso-position-vertical-relative:margin">
              <v:textbox style="mso-next-textbox:#_x0000_s4588" inset=".1mm,.1mm,.1mm,.1mm">
                <w:txbxContent>
                  <w:p w:rsidR="001D7BDB" w:rsidRPr="00AC3BE3" w:rsidRDefault="001D7BDB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AC3BE3">
                      <w:rPr>
                        <w:spacing w:val="-18"/>
                        <w:sz w:val="20"/>
                        <w:szCs w:val="20"/>
                      </w:rPr>
                      <w:t>Кол.уч.</w:t>
                    </w:r>
                  </w:p>
                </w:txbxContent>
              </v:textbox>
            </v:shape>
            <v:shape id="_x0000_s4589" type="#_x0000_t202" style="position:absolute;left:1701;top:14516;width:567;height:283;mso-position-horizontal-relative:margin;mso-position-vertical-relative:margin">
              <v:textbox style="mso-next-textbox:#_x0000_s4589" inset=".1mm,.1mm,.1mm,.1mm">
                <w:txbxContent>
                  <w:p w:rsidR="001D7BDB" w:rsidRPr="00AC3BE3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0" type="#_x0000_t202" style="position:absolute;left:1701;top:14232;width:567;height:283;mso-position-horizontal-relative:margin;mso-position-vertical-relative:margin">
              <v:textbox style="mso-next-textbox:#_x0000_s4590" inset=".1mm,.1mm,.1mm,.1mm">
                <w:txbxContent>
                  <w:p w:rsidR="001D7BDB" w:rsidRPr="00AC3BE3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1" type="#_x0000_t202" style="position:absolute;left:2268;top:14799;width:567;height:283;mso-position-horizontal-relative:margin;mso-position-vertical-relative:margin">
              <v:textbox style="mso-next-textbox:#_x0000_s4591" inset=".1mm,.1mm,.1mm,.1mm">
                <w:txbxContent>
                  <w:p w:rsidR="001D7BDB" w:rsidRPr="00AC3BE3" w:rsidRDefault="001D7BDB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592" type="#_x0000_t202" style="position:absolute;left:2268;top:14516;width:567;height:283;mso-position-horizontal-relative:margin;mso-position-vertical-relative:margin">
              <v:textbox style="mso-next-textbox:#_x0000_s4592" inset=".1mm,.1mm,.1mm,.1mm">
                <w:txbxContent>
                  <w:p w:rsidR="001D7BDB" w:rsidRPr="00AC3BE3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3" type="#_x0000_t202" style="position:absolute;left:2268;top:14232;width:567;height:283;mso-position-horizontal-relative:margin;mso-position-vertical-relative:margin">
              <v:textbox style="mso-next-textbox:#_x0000_s4593" inset=".1mm,.1mm,.1mm,.1mm">
                <w:txbxContent>
                  <w:p w:rsidR="001D7BDB" w:rsidRPr="00AC3BE3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4" type="#_x0000_t202" style="position:absolute;left:2835;top:14799;width:567;height:283;mso-position-horizontal-relative:margin;mso-position-vertical-relative:margin">
              <v:textbox style="mso-next-textbox:#_x0000_s4594" inset=".1mm,.1mm,.1mm,.1mm">
                <w:txbxContent>
                  <w:p w:rsidR="001D7BDB" w:rsidRPr="00AC3BE3" w:rsidRDefault="001D7BDB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pacing w:val="-18"/>
                        <w:sz w:val="20"/>
                        <w:szCs w:val="20"/>
                      </w:rPr>
                      <w:t>№док</w:t>
                    </w:r>
                    <w:r w:rsidRPr="00AC3BE3">
                      <w:rPr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  <v:shape id="_x0000_s4595" type="#_x0000_t202" style="position:absolute;left:2835;top:14516;width:567;height:283;mso-position-horizontal-relative:margin;mso-position-vertical-relative:margin">
              <v:textbox style="mso-next-textbox:#_x0000_s4595" inset=".1mm,.1mm,.1mm,.1mm">
                <w:txbxContent>
                  <w:p w:rsidR="001D7BDB" w:rsidRPr="00AC3BE3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6" type="#_x0000_t202" style="position:absolute;left:2835;top:14232;width:567;height:283;mso-position-horizontal-relative:margin;mso-position-vertical-relative:margin">
              <v:textbox style="mso-next-textbox:#_x0000_s4596" inset=".1mm,.1mm,.1mm,.1mm">
                <w:txbxContent>
                  <w:p w:rsidR="001D7BDB" w:rsidRPr="00AC3BE3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7" type="#_x0000_t202" style="position:absolute;left:3402;top:14799;width:850;height:283;mso-position-horizontal-relative:margin;mso-position-vertical-relative:margin">
              <v:textbox style="mso-next-textbox:#_x0000_s4597" inset=".1mm,.1mm,.1mm,.1mm">
                <w:txbxContent>
                  <w:p w:rsidR="001D7BDB" w:rsidRPr="00AC3BE3" w:rsidRDefault="001D7BDB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598" type="#_x0000_t202" style="position:absolute;left:3402;top:14516;width:850;height:283;mso-position-horizontal-relative:margin;mso-position-vertical-relative:margin">
              <v:textbox style="mso-next-textbox:#_x0000_s4598" inset=".1mm,.1mm,.1mm,.1mm">
                <w:txbxContent>
                  <w:p w:rsidR="001D7BDB" w:rsidRPr="00AC3BE3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9" type="#_x0000_t202" style="position:absolute;left:3402;top:14232;width:850;height:283;mso-position-horizontal-relative:margin;mso-position-vertical-relative:margin">
              <v:textbox style="mso-next-textbox:#_x0000_s4599" inset=".1mm,.1mm,.1mm,.1mm">
                <w:txbxContent>
                  <w:p w:rsidR="001D7BDB" w:rsidRPr="00AC3BE3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600" type="#_x0000_t202" style="position:absolute;left:4253;top:14799;width:567;height:283;mso-position-horizontal-relative:margin;mso-position-vertical-relative:margin">
              <v:textbox style="mso-next-textbox:#_x0000_s4600" inset=".1mm,.1mm,.1mm,.1mm">
                <w:txbxContent>
                  <w:p w:rsidR="001D7BDB" w:rsidRPr="00AC3BE3" w:rsidRDefault="001D7BDB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601" type="#_x0000_t202" style="position:absolute;left:4253;top:14516;width:567;height:283;mso-position-horizontal-relative:margin;mso-position-vertical-relative:margin">
              <v:textbox style="mso-next-textbox:#_x0000_s4601" inset=".1mm,.1mm,.1mm,.1mm">
                <w:txbxContent>
                  <w:p w:rsidR="001D7BDB" w:rsidRPr="00AC3BE3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602" type="#_x0000_t202" style="position:absolute;left:4253;top:14232;width:567;height:283;mso-position-horizontal-relative:margin;mso-position-vertical-relative:margin">
              <v:textbox style="mso-next-textbox:#_x0000_s4602" inset=".1mm,.1mm,.1mm,.1mm">
                <w:txbxContent>
                  <w:p w:rsidR="001D7BDB" w:rsidRPr="00AC3BE3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603" style="position:absolute;left:1134;top:10206;width:10490;height:2268" coordorigin="1134,10206" coordsize="10490,2268">
            <v:line id="_x0000_s4604" style="position:absolute;mso-position-horizontal-relative:page;mso-position-vertical-relative:page" from="1134,12474" to="4819,12474" strokeweight="1.5pt"/>
            <v:line id="_x0000_s4605" style="position:absolute;mso-position-horizontal-relative:page;mso-position-vertical-relative:page" from="1134,10773" to="4819,10773" strokeweight="1.5pt"/>
            <v:line id="_x0000_s4606" style="position:absolute;mso-position-horizontal-relative:page;mso-position-vertical-relative:page" from="1134,11057" to="4819,11057" strokeweight="1.5pt"/>
            <v:line id="_x0000_s4607" style="position:absolute;mso-position-horizontal-relative:page;mso-position-vertical-relative:page" from="1134,10206" to="4819,10206" strokeweight="1.5pt"/>
            <v:line id="_x0000_s4608" style="position:absolute;mso-position-horizontal-relative:page;mso-position-vertical-relative:page" from="1701,10206" to="1701,11056" strokeweight="1.5pt"/>
            <v:line id="_x0000_s4609" style="position:absolute;mso-position-horizontal-relative:page;mso-position-vertical-relative:page" from="2835,10206" to="2835,11056" strokeweight="1.5pt"/>
            <v:line id="_x0000_s4610" style="position:absolute;mso-position-horizontal-relative:page;mso-position-vertical-relative:page" from="2268,10206" to="2268,12474" strokeweight="1.5pt"/>
            <v:line id="_x0000_s4611" style="position:absolute;mso-position-horizontal-relative:page;mso-position-vertical-relative:page" from="3402,10206" to="3402,12474" strokeweight="1.5pt"/>
            <v:line id="_x0000_s4612" style="position:absolute;mso-position-horizontal-relative:page;mso-position-vertical-relative:page" from="4253,10206" to="4253,12474" strokeweight="1.5pt"/>
            <v:line id="_x0000_s4613" style="position:absolute;mso-position-horizontal-relative:page;mso-position-vertical-relative:page" from="1134,10206" to="1134,12474" strokeweight="1.5pt"/>
            <v:group id="_x0000_s4614" style="position:absolute;left:4820;top:10206;width:6804;height:2268" coordorigin="4820,10206" coordsize="6804,2268">
              <v:group id="_x0000_s4615" style="position:absolute;left:4820;top:11057;width:6804;height:1417;mso-position-horizontal-relative:page;mso-position-vertical-relative:page" coordorigin="4847,10985" coordsize="6804,1417">
                <v:shape id="_x0000_s4616" type="#_x0000_t202" style="position:absolute;left:4847;top:10985;width:3969;height:1417;mso-position-horizontal-relative:margin;mso-position-vertical-relative:margin" strokeweight="1.5pt">
                  <v:textbox style="mso-next-textbox:#_x0000_s4616" inset=".1mm,.1mm,.1mm,.1mm">
                    <w:txbxContent>
                      <w:p w:rsidR="001D7BDB" w:rsidRPr="00F9228C" w:rsidRDefault="001D7BDB" w:rsidP="00521619">
                        <w:pPr>
                          <w:pStyle w:val="afe"/>
                          <w:spacing w:before="48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Состав проектной документации</w:t>
                        </w:r>
                      </w:p>
                      <w:p w:rsidR="001D7BDB" w:rsidRPr="003A4A1F" w:rsidRDefault="001D7BDB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4617" type="#_x0000_t202" style="position:absolute;left:8816;top:11552;width:2835;height:850;mso-position-horizontal-relative:margin;mso-position-vertical-relative:margin" strokeweight="1.5pt">
                  <v:textbox style="mso-next-textbox:#_x0000_s4617" inset=".1mm,.1mm,.1mm,.1mm">
                    <w:txbxContent>
                      <w:tbl>
                        <w:tblPr>
                          <w:tblW w:w="8932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4253"/>
                          <w:gridCol w:w="2694"/>
                          <w:gridCol w:w="1985"/>
                        </w:tblGrid>
                        <w:tr w:rsidR="001D7BDB" w:rsidRPr="005E53F8" w:rsidTr="00204206">
                          <w:trPr>
                            <w:cantSplit/>
                            <w:trHeight w:val="851"/>
                          </w:trPr>
                          <w:tc>
                            <w:tcPr>
                              <w:tcW w:w="4253" w:type="dxa"/>
                              <w:vAlign w:val="center"/>
                            </w:tcPr>
                            <w:p w:rsidR="001D7BDB" w:rsidRPr="005E53F8" w:rsidRDefault="001D7BDB" w:rsidP="00204206">
                              <w:pPr>
                                <w:pStyle w:val="afe"/>
                                <w:ind w:right="1559"/>
                                <w:rPr>
                                  <w:szCs w:val="20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ООО «</w:t>
                              </w:r>
                              <w:r w:rsidRPr="005B4B1E">
                                <w:rPr>
                                  <w:sz w:val="22"/>
                                  <w:szCs w:val="22"/>
                                </w:rPr>
                                <w:t>РС ГРУПП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»</w:t>
                              </w:r>
                            </w:p>
                          </w:tc>
                          <w:tc>
                            <w:tcPr>
                              <w:tcW w:w="2694" w:type="dxa"/>
                              <w:vAlign w:val="center"/>
                            </w:tcPr>
                            <w:p w:rsidR="001D7BDB" w:rsidRPr="004424D6" w:rsidRDefault="001D7BDB" w:rsidP="004424D6">
                              <w:pPr>
                                <w:ind w:firstLine="0"/>
                                <w:jc w:val="center"/>
                              </w:pPr>
                              <w:r>
                                <w:t>ОАО «ВНИПИНефть»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Mar>
                                <w:left w:w="28" w:type="dxa"/>
                              </w:tcMar>
                              <w:vAlign w:val="center"/>
                            </w:tcPr>
                            <w:p w:rsidR="001D7BDB" w:rsidRPr="005E53F8" w:rsidRDefault="001D7BDB" w:rsidP="004424D6">
                              <w:pPr>
                                <w:pStyle w:val="afe"/>
                                <w:jc w:val="left"/>
                                <w:rPr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1D7BDB" w:rsidRPr="0041571B" w:rsidRDefault="001D7BDB"/>
                    </w:txbxContent>
                  </v:textbox>
                </v:shape>
                <v:shape id="_x0000_s4618" type="#_x0000_t202" style="position:absolute;left:8816;top:11268;width:850;height:283;mso-position-horizontal-relative:margin;mso-position-vertical-relative:margin" strokeweight="1.5pt">
                  <v:textbox style="mso-next-textbox:#_x0000_s4618" inset=".1mm,.1mm,.1mm,.1mm">
                    <w:txbxContent>
                      <w:p w:rsidR="001D7BDB" w:rsidRPr="002559B2" w:rsidRDefault="001D7BDB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П</w:t>
                        </w:r>
                      </w:p>
                    </w:txbxContent>
                  </v:textbox>
                </v:shape>
                <v:shape id="_x0000_s4619" type="#_x0000_t202" style="position:absolute;left:8816;top:10985;width:850;height:283;mso-position-horizontal-relative:margin;mso-position-vertical-relative:margin" strokeweight="1.5pt">
                  <v:textbox style="mso-next-textbox:#_x0000_s4619" inset=".1mm,.1mm,.1mm,.1mm">
                    <w:txbxContent>
                      <w:p w:rsidR="001D7BDB" w:rsidRPr="00AC3BE3" w:rsidRDefault="001D7BDB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Стадия</w:t>
                        </w:r>
                      </w:p>
                    </w:txbxContent>
                  </v:textbox>
                </v:shape>
                <v:shape id="_x0000_s4620" type="#_x0000_t202" style="position:absolute;left:9666;top:11268;width:850;height:283;mso-position-horizontal-relative:margin;mso-position-vertical-relative:margin" strokeweight="1.5pt">
                  <v:textbox style="mso-next-textbox:#_x0000_s4620" inset=".1mm,.1mm,.1mm,.1mm">
                    <w:txbxContent>
                      <w:p w:rsidR="001D7BDB" w:rsidRPr="00AC3BE3" w:rsidRDefault="007777BF">
                        <w:pPr>
                          <w:pStyle w:val="afe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Style w:val="aff0"/>
                            <w:sz w:val="20"/>
                          </w:rPr>
                          <w:fldChar w:fldCharType="begin"/>
                        </w:r>
                        <w:r w:rsidR="001D7BDB">
                          <w:rPr>
                            <w:rStyle w:val="aff0"/>
                            <w:sz w:val="20"/>
                          </w:rPr>
                          <w:instrText xml:space="preserve"> PAGE </w:instrTex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separate"/>
                        </w:r>
                        <w:r w:rsidR="008A6022">
                          <w:rPr>
                            <w:rStyle w:val="aff0"/>
                            <w:noProof/>
                            <w:sz w:val="20"/>
                          </w:rPr>
                          <w:t>1</w: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shape>
                <v:shape id="_x0000_s4621" type="#_x0000_t202" style="position:absolute;left:9666;top:10985;width:850;height:283;mso-position-horizontal-relative:margin;mso-position-vertical-relative:margin" strokeweight="1.5pt">
                  <v:textbox style="mso-next-textbox:#_x0000_s4621" inset=".1mm,.1mm,.1mm,.1mm">
                    <w:txbxContent>
                      <w:p w:rsidR="001D7BDB" w:rsidRPr="00AC3BE3" w:rsidRDefault="001D7BDB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_x0000_s4622" type="#_x0000_t202" style="position:absolute;left:10517;top:11268;width:1134;height:283;mso-position-horizontal-relative:margin;mso-position-vertical-relative:margin" strokeweight="1.5pt">
                  <v:textbox style="mso-next-textbox:#_x0000_s4622" inset=".1mm,.1mm,.1mm,.1mm">
                    <w:txbxContent>
                      <w:p w:rsidR="001D7BDB" w:rsidRPr="00AC3BE3" w:rsidRDefault="001D7BDB">
                        <w:pPr>
                          <w:pStyle w:val="afe"/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xbxContent>
                  </v:textbox>
                </v:shape>
                <v:shape id="_x0000_s4623" type="#_x0000_t202" style="position:absolute;left:10517;top:10985;width:1134;height:283;mso-position-horizontal-relative:margin;mso-position-vertical-relative:margin" strokeweight="1.5pt">
                  <v:textbox style="mso-next-textbox:#_x0000_s4623" inset=".1mm,.1mm,.1mm,.1mm">
                    <w:txbxContent>
                      <w:p w:rsidR="001D7BDB" w:rsidRPr="00AC3BE3" w:rsidRDefault="001D7BDB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Листов</w:t>
                        </w:r>
                      </w:p>
                    </w:txbxContent>
                  </v:textbox>
                </v:shape>
              </v:group>
              <v:shape id="_x0000_s4624" type="#_x0000_t202" style="position:absolute;left:4821;top:10206;width:4819;height:850;mso-position-horizontal-relative:page;mso-position-vertical-relative:page" strokeweight="1.5pt">
                <v:textbox style="mso-next-textbox:#_x0000_s4624" inset=".1mm,.1mm,.1mm,.1mm">
                  <w:txbxContent>
                    <w:p w:rsidR="001D7BDB" w:rsidRPr="003A4A1F" w:rsidRDefault="001D7BDB">
                      <w:pPr>
                        <w:pStyle w:val="afe"/>
                        <w:spacing w:before="240"/>
                        <w:rPr>
                          <w:sz w:val="22"/>
                          <w:szCs w:val="22"/>
                        </w:rPr>
                      </w:pPr>
                      <w:r w:rsidRPr="00D1370E">
                        <w:rPr>
                          <w:sz w:val="22"/>
                          <w:szCs w:val="22"/>
                        </w:rPr>
                        <w:t>РСГ-0</w:t>
                      </w:r>
                      <w:r>
                        <w:rPr>
                          <w:sz w:val="22"/>
                          <w:szCs w:val="22"/>
                        </w:rPr>
                        <w:t>17-31</w:t>
                      </w:r>
                      <w:r w:rsidRPr="00D1370E">
                        <w:rPr>
                          <w:sz w:val="22"/>
                          <w:szCs w:val="22"/>
                        </w:rPr>
                        <w:t>.0</w:t>
                      </w:r>
                      <w:r>
                        <w:rPr>
                          <w:sz w:val="22"/>
                          <w:szCs w:val="22"/>
                        </w:rPr>
                        <w:t>8</w:t>
                      </w:r>
                      <w:r w:rsidRPr="00D1370E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Р</w:t>
                      </w:r>
                      <w:r w:rsidRPr="00D1370E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ИОС</w:t>
                      </w:r>
                      <w:r w:rsidR="00482C5F">
                        <w:rPr>
                          <w:sz w:val="22"/>
                          <w:szCs w:val="22"/>
                        </w:rPr>
                        <w:t>2</w:t>
                      </w:r>
                      <w:r w:rsidRPr="00204206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СП</w:t>
                      </w:r>
                    </w:p>
                  </w:txbxContent>
                </v:textbox>
              </v:shape>
              <v:shape id="_x0000_s4625" type="#_x0000_t202" style="position:absolute;left:9640;top:10206;width:1984;height:850;mso-position-horizontal-relative:page;mso-position-vertical-relative:page" strokeweight="1.5pt">
                <v:textbox style="mso-next-textbox:#_x0000_s4625" inset=".1mm,.1mm,.1mm,.1mm">
                  <w:txbxContent>
                    <w:p w:rsidR="001D7BDB" w:rsidRPr="001567CF" w:rsidRDefault="001D7BDB">
                      <w:pPr>
                        <w:pStyle w:val="afe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v:group>
          </v:group>
          <w10:wrap anchorx="page" anchory="page"/>
        </v:group>
      </w:pict>
    </w:r>
  </w:p>
  <w:p w:rsidR="001D7BDB" w:rsidRDefault="001D7BDB" w:rsidP="00BE5CC9">
    <w:pPr>
      <w:pStyle w:val="afc"/>
    </w:pPr>
  </w:p>
  <w:p w:rsidR="001D7BDB" w:rsidRDefault="001D7BDB" w:rsidP="00BE5CC9">
    <w:pPr>
      <w:pStyle w:val="afc"/>
    </w:pPr>
  </w:p>
  <w:p w:rsidR="001D7BDB" w:rsidRDefault="001D7BDB" w:rsidP="00BE5CC9">
    <w:pPr>
      <w:pStyle w:val="afc"/>
    </w:pPr>
  </w:p>
  <w:p w:rsidR="001D7BDB" w:rsidRDefault="001D7BDB" w:rsidP="00BE5CC9">
    <w:pPr>
      <w:pStyle w:val="afc"/>
    </w:pPr>
  </w:p>
  <w:p w:rsidR="001D7BDB" w:rsidRDefault="001D7BDB" w:rsidP="00BE5CC9">
    <w:pPr>
      <w:pStyle w:val="afc"/>
    </w:pPr>
  </w:p>
  <w:p w:rsidR="001D7BDB" w:rsidRDefault="001D7BDB" w:rsidP="00BE5CC9">
    <w:pPr>
      <w:pStyle w:val="afc"/>
    </w:pPr>
  </w:p>
  <w:p w:rsidR="001D7BDB" w:rsidRPr="00BE5CC9" w:rsidRDefault="00A8261C" w:rsidP="00BE5CC9">
    <w:pPr>
      <w:pStyle w:val="afc"/>
    </w:pPr>
    <w:r>
      <w:rPr>
        <w:noProof/>
      </w:rPr>
      <w:pict>
        <v:shape id="_x0000_s4562" type="#_x0000_t202" style="position:absolute;left:0;text-align:left;margin-left:524.5pt;margin-top:827.85pt;width:52.45pt;height:11.35pt;z-index:251664896;mso-position-horizontal-relative:page;mso-position-vertical-relative:page" stroked="f">
          <v:textbox style="mso-next-textbox:#_x0000_s4562" inset="0,0,0,0">
            <w:txbxContent>
              <w:p w:rsidR="001D7BDB" w:rsidRPr="000C09C7" w:rsidRDefault="001D7BDB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BDB" w:rsidRDefault="001D7BDB">
    <w:pPr>
      <w:pStyle w:val="afc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BDB" w:rsidRDefault="00A8261C" w:rsidP="00BE5CC9">
    <w:pPr>
      <w:pStyle w:val="afc"/>
    </w:pPr>
    <w:r>
      <w:rPr>
        <w:noProof/>
      </w:rPr>
      <w:pict>
        <v:group id="_x0000_s4873" style="position:absolute;left:0;text-align:left;margin-left:14.2pt;margin-top:399.75pt;width:42.55pt;height:425.25pt;z-index:251653632;mso-position-horizontal-relative:page;mso-position-vertical-relative:page" coordorigin="3654,5324" coordsize="851,8505">
          <v:group id="_x0000_s4874" style="position:absolute;left:3654;top:5324;width:851;height:8505" coordorigin="283,7995" coordsize="851,8505">
            <v:group id="_x0000_s4875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87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876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7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877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87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878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7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879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88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880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881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882" style="position:absolute;left:283;top:7995;width:850;height:3686" coordorigin="283,7995" coordsize="850,3686">
              <v:shape id="_x0000_s4883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883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4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884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5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885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886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886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7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887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8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888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9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889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90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890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91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891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892" style="position:absolute;flip:y;mso-position-horizontal-relative:page;mso-position-vertical-relative:page" from="4502,5324" to="4502,9009" strokeweight="1.5pt"/>
          <w10:wrap anchorx="page" anchory="page"/>
        </v:group>
      </w:pict>
    </w:r>
  </w:p>
  <w:p w:rsidR="001D7BDB" w:rsidRDefault="001D7BDB" w:rsidP="00BE5CC9">
    <w:pPr>
      <w:pStyle w:val="afc"/>
    </w:pPr>
  </w:p>
  <w:p w:rsidR="001D7BDB" w:rsidRDefault="001D7BDB" w:rsidP="00BE5CC9">
    <w:pPr>
      <w:pStyle w:val="afc"/>
    </w:pPr>
  </w:p>
  <w:p w:rsidR="001D7BDB" w:rsidRDefault="001D7BDB" w:rsidP="00BE5CC9">
    <w:pPr>
      <w:pStyle w:val="afc"/>
    </w:pPr>
  </w:p>
  <w:p w:rsidR="001D7BDB" w:rsidRDefault="001D7BDB" w:rsidP="00BE5CC9">
    <w:pPr>
      <w:pStyle w:val="afc"/>
    </w:pPr>
  </w:p>
  <w:p w:rsidR="001D7BDB" w:rsidRDefault="001D7BDB" w:rsidP="00BE5CC9">
    <w:pPr>
      <w:pStyle w:val="afc"/>
    </w:pPr>
  </w:p>
  <w:p w:rsidR="001D7BDB" w:rsidRDefault="001D7BDB" w:rsidP="00BE5CC9">
    <w:pPr>
      <w:pStyle w:val="afc"/>
    </w:pPr>
  </w:p>
  <w:p w:rsidR="001D7BDB" w:rsidRDefault="00A8261C" w:rsidP="00BE5CC9">
    <w:pPr>
      <w:pStyle w:val="afc"/>
    </w:pPr>
    <w:r>
      <w:rPr>
        <w:noProof/>
      </w:rPr>
      <w:pict>
        <v:group id="_x0000_s4894" style="position:absolute;left:0;text-align:left;margin-left:-14.2pt;margin-top:16.7pt;width:524.5pt;height:127.6pt;z-index:251654656" coordorigin="1134,13041" coordsize="10490,2552">
          <v:shape id="_x0000_s4895" type="#_x0000_t202" style="position:absolute;left:10490;top:15366;width:1049;height:227;mso-position-horizontal-relative:page;mso-position-vertical-relative:page" stroked="f">
            <v:textbox style="mso-next-textbox:#_x0000_s4895" inset="0,0,0,0">
              <w:txbxContent>
                <w:p w:rsidR="001D7BDB" w:rsidRPr="000C09C7" w:rsidRDefault="001D7BDB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  <v:group id="_x0000_s4896" style="position:absolute;left:1134;top:13041;width:10490;height:2268;mso-position-horizontal-relative:page;mso-position-vertical-relative:page" coordorigin="1134,10206" coordsize="10490,2268">
            <v:group id="_x0000_s4897" style="position:absolute;left:1134;top:10206;width:3686;height:2268;mso-position-horizontal-relative:page;mso-position-vertical-relative:page" coordorigin="1134,14232" coordsize="3686,2268">
              <v:shape id="_x0000_s4898" type="#_x0000_t202" style="position:absolute;left:1134;top:16217;width:1134;height:283;mso-position-horizontal-relative:margin;mso-position-vertical-relative:margin">
                <v:textbox style="mso-next-textbox:#_x0000_s4898" inset=".1mm,.1mm,.1mm,.1mm">
                  <w:txbxContent>
                    <w:p w:rsidR="001D7BDB" w:rsidRPr="00A1336F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ГИП</w:t>
                      </w:r>
                    </w:p>
                  </w:txbxContent>
                </v:textbox>
              </v:shape>
              <v:shape id="_x0000_s4899" type="#_x0000_t202" style="position:absolute;left:1134;top:15933;width:1134;height:283;mso-position-horizontal-relative:margin;mso-position-vertical-relative:margin">
                <v:textbox style="mso-next-textbox:#_x0000_s4899" inset=".1mm,.1mm,.1mm,.1mm">
                  <w:txbxContent>
                    <w:p w:rsidR="001D7BDB" w:rsidRPr="00A1336F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0" type="#_x0000_t202" style="position:absolute;left:1134;top:15650;width:1134;height:283;mso-position-horizontal-relative:margin;mso-position-vertical-relative:margin">
                <v:textbox style="mso-next-textbox:#_x0000_s4900" inset=".1mm,.1mm,.1mm,.1mm">
                  <w:txbxContent>
                    <w:p w:rsidR="001D7BDB" w:rsidRPr="003A4A1F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Проверил</w:t>
                      </w:r>
                    </w:p>
                  </w:txbxContent>
                </v:textbox>
              </v:shape>
              <v:shape id="_x0000_s4901" type="#_x0000_t202" style="position:absolute;left:1134;top:15366;width:1134;height:283;mso-position-horizontal-relative:margin;mso-position-vertical-relative:margin">
                <v:textbox style="mso-next-textbox:#_x0000_s4901" inset=".1mm,.1mm,.1mm,.1mm">
                  <w:txbxContent>
                    <w:p w:rsidR="001D7BDB" w:rsidRPr="00A1336F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Гл.инженер</w:t>
                      </w:r>
                    </w:p>
                  </w:txbxContent>
                </v:textbox>
              </v:shape>
              <v:shape id="_x0000_s4902" type="#_x0000_t202" style="position:absolute;left:1134;top:15083;width:1134;height:283;mso-position-horizontal-relative:margin;mso-position-vertical-relative:margin">
                <v:textbox style="mso-next-textbox:#_x0000_s4902" inset=".1mm,.1mm,.1mm,.1mm">
                  <w:txbxContent>
                    <w:p w:rsidR="001D7BDB" w:rsidRPr="00A1336F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Разраб.</w:t>
                      </w:r>
                    </w:p>
                  </w:txbxContent>
                </v:textbox>
              </v:shape>
              <v:shape id="_x0000_s4903" type="#_x0000_t202" style="position:absolute;left:2268;top:16217;width:1134;height:283;mso-position-horizontal-relative:margin;mso-position-vertical-relative:margin">
                <v:textbox style="mso-next-textbox:#_x0000_s4903" inset=".1mm,.1mm,.1mm,.1mm">
                  <w:txbxContent>
                    <w:p w:rsidR="001D7BDB" w:rsidRPr="001D3614" w:rsidRDefault="001D7BDB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1D7BDB" w:rsidRPr="001D3614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4" type="#_x0000_t202" style="position:absolute;left:2268;top:15933;width:1134;height:283;mso-position-horizontal-relative:margin;mso-position-vertical-relative:margin">
                <v:textbox style="mso-next-textbox:#_x0000_s4904" inset=".1mm,.1mm,.1mm,.1mm">
                  <w:txbxContent>
                    <w:p w:rsidR="001D7BDB" w:rsidRPr="00A1336F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05" type="#_x0000_t202" style="position:absolute;left:2268;top:15650;width:1134;height:283;mso-position-horizontal-relative:margin;mso-position-vertical-relative:margin">
                <v:textbox style="mso-next-textbox:#_x0000_s4905" inset=".1mm,.1mm,.1mm,.1mm">
                  <w:txbxContent>
                    <w:p w:rsidR="001D7BDB" w:rsidRPr="001D3614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6" type="#_x0000_t202" style="position:absolute;left:2268;top:15366;width:1134;height:283;mso-position-horizontal-relative:margin;mso-position-vertical-relative:margin">
                <v:textbox style="mso-next-textbox:#_x0000_s4906" inset=".1mm,.1mm,.1mm,.1mm">
                  <w:txbxContent>
                    <w:p w:rsidR="001D7BDB" w:rsidRPr="001D3614" w:rsidRDefault="001D7BDB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1D7BDB" w:rsidRPr="00135B12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7" type="#_x0000_t202" style="position:absolute;left:2268;top:15083;width:1134;height:283;mso-position-horizontal-relative:margin;mso-position-vertical-relative:margin">
                <v:textbox style="mso-next-textbox:#_x0000_s4907" inset=".1mm,.1mm,.1mm,.1mm">
                  <w:txbxContent>
                    <w:p w:rsidR="001D7BDB" w:rsidRPr="001D3614" w:rsidRDefault="000257B0" w:rsidP="0037582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Манько</w:t>
                      </w:r>
                    </w:p>
                    <w:p w:rsidR="001D7BDB" w:rsidRPr="001D3614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8" type="#_x0000_t202" style="position:absolute;left:3402;top:16217;width:850;height:283;mso-position-horizontal-relative:margin;mso-position-vertical-relative:margin">
                <v:textbox style="mso-next-textbox:#_x0000_s4908" inset=".1mm,.1mm,.1mm,.1mm">
                  <w:txbxContent>
                    <w:p w:rsidR="001D7BDB" w:rsidRPr="00A1336F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09" type="#_x0000_t202" style="position:absolute;left:3402;top:15933;width:850;height:283;mso-position-horizontal-relative:margin;mso-position-vertical-relative:margin">
                <v:textbox style="mso-next-textbox:#_x0000_s4909" inset=".1mm,.1mm,.1mm,.1mm">
                  <w:txbxContent>
                    <w:p w:rsidR="001D7BDB" w:rsidRPr="00A1336F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0" type="#_x0000_t202" style="position:absolute;left:3402;top:15650;width:850;height:283;mso-position-horizontal-relative:margin;mso-position-vertical-relative:margin">
                <v:textbox style="mso-next-textbox:#_x0000_s4910" inset=".1mm,.1mm,.1mm,.1mm">
                  <w:txbxContent>
                    <w:p w:rsidR="001D7BDB" w:rsidRPr="00A1336F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1" type="#_x0000_t202" style="position:absolute;left:3402;top:15366;width:850;height:283;mso-position-horizontal-relative:margin;mso-position-vertical-relative:margin">
                <v:textbox style="mso-next-textbox:#_x0000_s4911" inset=".1mm,.1mm,.1mm,.1mm">
                  <w:txbxContent>
                    <w:p w:rsidR="001D7BDB" w:rsidRPr="00A1336F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2" type="#_x0000_t202" style="position:absolute;left:3402;top:15083;width:850;height:283;mso-position-horizontal-relative:margin;mso-position-vertical-relative:margin">
                <v:textbox style="mso-next-textbox:#_x0000_s4912" inset=".1mm,.1mm,.1mm,.1mm">
                  <w:txbxContent>
                    <w:p w:rsidR="001D7BDB" w:rsidRPr="00A1336F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3" type="#_x0000_t202" style="position:absolute;left:4253;top:16217;width:567;height:283;mso-position-horizontal-relative:margin;mso-position-vertical-relative:margin">
                <v:textbox style="mso-next-textbox:#_x0000_s4913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4" type="#_x0000_t202" style="position:absolute;left:4253;top:15933;width:567;height:283;mso-position-horizontal-relative:margin;mso-position-vertical-relative:margin">
                <v:textbox style="mso-next-textbox:#_x0000_s4914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5" type="#_x0000_t202" style="position:absolute;left:4253;top:15650;width:567;height:283;mso-position-horizontal-relative:margin;mso-position-vertical-relative:margin">
                <v:textbox style="mso-next-textbox:#_x0000_s4915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6" type="#_x0000_t202" style="position:absolute;left:4253;top:15366;width:567;height:283;mso-position-horizontal-relative:margin;mso-position-vertical-relative:margin">
                <v:textbox style="mso-next-textbox:#_x0000_s4916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7" type="#_x0000_t202" style="position:absolute;left:4253;top:15083;width:567;height:283;mso-position-horizontal-relative:margin;mso-position-vertical-relative:margin">
                <v:textbox style="mso-next-textbox:#_x0000_s4917" inset=".1mm,.1mm,.1mm,.1mm">
                  <w:txbxContent>
                    <w:p w:rsidR="001D7BDB" w:rsidRPr="00A1336F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8" type="#_x0000_t202" style="position:absolute;left:1134;top:14799;width:567;height:283;mso-position-horizontal-relative:margin;mso-position-vertical-relative:margin">
                <v:textbox style="mso-next-textbox:#_x0000_s4918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shape>
              <v:shape id="_x0000_s4919" type="#_x0000_t202" style="position:absolute;left:1134;top:14516;width:567;height:283;mso-position-horizontal-relative:margin;mso-position-vertical-relative:margin">
                <v:textbox style="mso-next-textbox:#_x0000_s4919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0" type="#_x0000_t202" style="position:absolute;left:1134;top:14232;width:567;height:283;mso-position-horizontal-relative:margin;mso-position-vertical-relative:margin">
                <v:textbox style="mso-next-textbox:#_x0000_s4920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1" type="#_x0000_t202" style="position:absolute;left:1701;top:14799;width:567;height:283;mso-position-horizontal-relative:margin;mso-position-vertical-relative:margin">
                <v:textbox style="mso-next-textbox:#_x0000_s4921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pacing w:val="-18"/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Кол.уч.</w:t>
                      </w:r>
                    </w:p>
                  </w:txbxContent>
                </v:textbox>
              </v:shape>
              <v:shape id="_x0000_s4922" type="#_x0000_t202" style="position:absolute;left:1701;top:14516;width:567;height:283;mso-position-horizontal-relative:margin;mso-position-vertical-relative:margin">
                <v:textbox style="mso-next-textbox:#_x0000_s4922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3" type="#_x0000_t202" style="position:absolute;left:1701;top:14232;width:567;height:283;mso-position-horizontal-relative:margin;mso-position-vertical-relative:margin">
                <v:textbox style="mso-next-textbox:#_x0000_s4923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4" type="#_x0000_t202" style="position:absolute;left:2268;top:14799;width:567;height:283;mso-position-horizontal-relative:margin;mso-position-vertical-relative:margin">
                <v:textbox style="mso-next-textbox:#_x0000_s4924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925" type="#_x0000_t202" style="position:absolute;left:2268;top:14516;width:567;height:283;mso-position-horizontal-relative:margin;mso-position-vertical-relative:margin">
                <v:textbox style="mso-next-textbox:#_x0000_s4925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6" type="#_x0000_t202" style="position:absolute;left:2268;top:14232;width:567;height:283;mso-position-horizontal-relative:margin;mso-position-vertical-relative:margin">
                <v:textbox style="mso-next-textbox:#_x0000_s4926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7" type="#_x0000_t202" style="position:absolute;left:2835;top:14799;width:567;height:283;mso-position-horizontal-relative:margin;mso-position-vertical-relative:margin">
                <v:textbox style="mso-next-textbox:#_x0000_s4927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№док</w:t>
                      </w:r>
                      <w:r w:rsidRPr="00AC3BE3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928" type="#_x0000_t202" style="position:absolute;left:2835;top:14516;width:567;height:283;mso-position-horizontal-relative:margin;mso-position-vertical-relative:margin">
                <v:textbox style="mso-next-textbox:#_x0000_s4928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9" type="#_x0000_t202" style="position:absolute;left:2835;top:14232;width:567;height:283;mso-position-horizontal-relative:margin;mso-position-vertical-relative:margin">
                <v:textbox style="mso-next-textbox:#_x0000_s4929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0" type="#_x0000_t202" style="position:absolute;left:3402;top:14799;width:850;height:283;mso-position-horizontal-relative:margin;mso-position-vertical-relative:margin">
                <v:textbox style="mso-next-textbox:#_x0000_s4930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Подпись</w:t>
                      </w:r>
                    </w:p>
                  </w:txbxContent>
                </v:textbox>
              </v:shape>
              <v:shape id="_x0000_s4931" type="#_x0000_t202" style="position:absolute;left:3402;top:14516;width:850;height:283;mso-position-horizontal-relative:margin;mso-position-vertical-relative:margin">
                <v:textbox style="mso-next-textbox:#_x0000_s4931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2" type="#_x0000_t202" style="position:absolute;left:3402;top:14232;width:850;height:283;mso-position-horizontal-relative:margin;mso-position-vertical-relative:margin">
                <v:textbox style="mso-next-textbox:#_x0000_s4932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3" type="#_x0000_t202" style="position:absolute;left:4253;top:14799;width:567;height:283;mso-position-horizontal-relative:margin;mso-position-vertical-relative:margin">
                <v:textbox style="mso-next-textbox:#_x0000_s4933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shape>
              <v:shape id="_x0000_s4934" type="#_x0000_t202" style="position:absolute;left:4253;top:14516;width:567;height:283;mso-position-horizontal-relative:margin;mso-position-vertical-relative:margin">
                <v:textbox style="mso-next-textbox:#_x0000_s4934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5" type="#_x0000_t202" style="position:absolute;left:4253;top:14232;width:567;height:283;mso-position-horizontal-relative:margin;mso-position-vertical-relative:margin">
                <v:textbox style="mso-next-textbox:#_x0000_s4935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v:group>
            <v:group id="_x0000_s4936" style="position:absolute;left:1134;top:10206;width:10490;height:2268" coordorigin="1134,10206" coordsize="10490,2268">
              <v:line id="_x0000_s4937" style="position:absolute;mso-position-horizontal-relative:page;mso-position-vertical-relative:page" from="1134,12474" to="4819,12474" strokeweight="1.5pt"/>
              <v:line id="_x0000_s4938" style="position:absolute;mso-position-horizontal-relative:page;mso-position-vertical-relative:page" from="1134,10773" to="4819,10773" strokeweight="1.5pt"/>
              <v:line id="_x0000_s4939" style="position:absolute;mso-position-horizontal-relative:page;mso-position-vertical-relative:page" from="1134,11057" to="4819,11057" strokeweight="1.5pt"/>
              <v:line id="_x0000_s4940" style="position:absolute;mso-position-horizontal-relative:page;mso-position-vertical-relative:page" from="1134,10206" to="4819,10206" strokeweight="1.5pt"/>
              <v:line id="_x0000_s4941" style="position:absolute;mso-position-horizontal-relative:page;mso-position-vertical-relative:page" from="1701,10206" to="1701,11056" strokeweight="1.5pt"/>
              <v:line id="_x0000_s4942" style="position:absolute;mso-position-horizontal-relative:page;mso-position-vertical-relative:page" from="2835,10206" to="2835,11056" strokeweight="1.5pt"/>
              <v:line id="_x0000_s4943" style="position:absolute;mso-position-horizontal-relative:page;mso-position-vertical-relative:page" from="2268,10206" to="2268,12474" strokeweight="1.5pt"/>
              <v:line id="_x0000_s4944" style="position:absolute;mso-position-horizontal-relative:page;mso-position-vertical-relative:page" from="3402,10206" to="3402,12474" strokeweight="1.5pt"/>
              <v:line id="_x0000_s4945" style="position:absolute;mso-position-horizontal-relative:page;mso-position-vertical-relative:page" from="4253,10206" to="4253,12474" strokeweight="1.5pt"/>
              <v:line id="_x0000_s4946" style="position:absolute;mso-position-horizontal-relative:page;mso-position-vertical-relative:page" from="1134,10206" to="1134,12474" strokeweight="1.5pt"/>
              <v:group id="_x0000_s4947" style="position:absolute;left:4820;top:10206;width:6804;height:2268" coordorigin="4820,10206" coordsize="6804,2268">
                <v:group id="_x0000_s4948" style="position:absolute;left:4820;top:11057;width:6804;height:1417;mso-position-horizontal-relative:page;mso-position-vertical-relative:page" coordorigin="4847,10985" coordsize="6804,1417">
                  <v:shape id="_x0000_s4949" type="#_x0000_t202" style="position:absolute;left:4847;top:10985;width:3969;height:1417;mso-position-horizontal-relative:margin;mso-position-vertical-relative:margin" strokeweight="1.5pt">
                    <v:textbox style="mso-next-textbox:#_x0000_s4949" inset=".1mm,.1mm,.1mm,.1mm">
                      <w:txbxContent>
                        <w:p w:rsidR="001D7BDB" w:rsidRDefault="001D7BDB">
                          <w:pPr>
                            <w:pStyle w:val="afe"/>
                            <w:spacing w:before="48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Разработчики материалов тома</w:t>
                          </w:r>
                        </w:p>
                        <w:p w:rsidR="001D7BDB" w:rsidRPr="003A4A1F" w:rsidRDefault="001D7BDB">
                          <w:pPr>
                            <w:pStyle w:val="afe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  <v:shape id="_x0000_s4950" type="#_x0000_t202" style="position:absolute;left:8816;top:11552;width:2835;height:850;mso-position-horizontal-relative:margin;mso-position-vertical-relative:margin" strokeweight="1.5pt">
                    <v:textbox style="mso-next-textbox:#_x0000_s4950" inset=".1mm,.1mm,.1mm,.1mm">
                      <w:txbxContent>
                        <w:tbl>
                          <w:tblPr>
                            <w:tblW w:w="4537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552"/>
                            <w:gridCol w:w="1985"/>
                          </w:tblGrid>
                          <w:tr w:rsidR="001D7BDB" w:rsidRPr="005E53F8" w:rsidTr="004424D6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2552" w:type="dxa"/>
                                <w:vAlign w:val="center"/>
                              </w:tcPr>
                              <w:p w:rsidR="001D7BDB" w:rsidRPr="0041571B" w:rsidRDefault="001D7BDB" w:rsidP="004424D6">
                                <w:pPr>
                                  <w:ind w:firstLine="0"/>
                                  <w:jc w:val="center"/>
                                </w:pPr>
                                <w:r>
                                  <w:t>ООО «</w:t>
                                </w:r>
                                <w:r w:rsidRPr="005B4B1E">
                                  <w:t>РС ГРУПП</w:t>
                                </w:r>
                                <w:r>
                                  <w:t>»</w:t>
                                </w:r>
                              </w:p>
                            </w:tc>
                            <w:tc>
                              <w:tcPr>
                                <w:tcW w:w="1985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1D7BDB" w:rsidRPr="005E53F8" w:rsidRDefault="001D7BDB" w:rsidP="004424D6">
                                <w:pPr>
                                  <w:pStyle w:val="afe"/>
                                  <w:ind w:firstLine="822"/>
                                  <w:jc w:val="left"/>
                                  <w:rPr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1D7BDB" w:rsidRPr="0041571B" w:rsidRDefault="001D7BDB" w:rsidP="004424D6">
                          <w:pPr>
                            <w:ind w:firstLine="0"/>
                          </w:pPr>
                        </w:p>
                      </w:txbxContent>
                    </v:textbox>
                  </v:shape>
                  <v:shape id="_x0000_s4951" type="#_x0000_t202" style="position:absolute;left:8816;top:11268;width:850;height:283;mso-position-horizontal-relative:margin;mso-position-vertical-relative:margin" strokeweight="1.5pt">
                    <v:textbox style="mso-next-textbox:#_x0000_s4951" inset=".1mm,.1mm,.1mm,.1mm">
                      <w:txbxContent>
                        <w:p w:rsidR="001D7BDB" w:rsidRPr="002559B2" w:rsidRDefault="001D7BDB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П</w:t>
                          </w:r>
                        </w:p>
                      </w:txbxContent>
                    </v:textbox>
                  </v:shape>
                  <v:shape id="_x0000_s4952" type="#_x0000_t202" style="position:absolute;left:8816;top:10985;width:850;height:283;mso-position-horizontal-relative:margin;mso-position-vertical-relative:margin" strokeweight="1.5pt">
                    <v:textbox style="mso-next-textbox:#_x0000_s4952" inset=".1mm,.1mm,.1mm,.1mm">
                      <w:txbxContent>
                        <w:p w:rsidR="001D7BDB" w:rsidRPr="00AC3BE3" w:rsidRDefault="001D7BDB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xbxContent>
                    </v:textbox>
                  </v:shape>
                  <v:shape id="_x0000_s4953" type="#_x0000_t202" style="position:absolute;left:9666;top:11268;width:850;height:283;mso-position-horizontal-relative:margin;mso-position-vertical-relative:margin" strokeweight="1.5pt">
                    <v:textbox style="mso-next-textbox:#_x0000_s4953" inset=".1mm,.1mm,.1mm,.1mm">
                      <w:txbxContent>
                        <w:p w:rsidR="001D7BDB" w:rsidRPr="00AC3BE3" w:rsidRDefault="007777BF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 w:rsidR="001D7BDB"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 w:rsidR="008A6022">
                            <w:rPr>
                              <w:rStyle w:val="aff0"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shape id="_x0000_s4954" type="#_x0000_t202" style="position:absolute;left:9666;top:10985;width:850;height:283;mso-position-horizontal-relative:margin;mso-position-vertical-relative:margin" strokeweight="1.5pt">
                    <v:textbox style="mso-next-textbox:#_x0000_s4954" inset=".1mm,.1mm,.1mm,.1mm">
                      <w:txbxContent>
                        <w:p w:rsidR="001D7BDB" w:rsidRPr="00AC3BE3" w:rsidRDefault="001D7BDB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55" type="#_x0000_t202" style="position:absolute;left:10517;top:11268;width:1134;height:283;mso-position-horizontal-relative:margin;mso-position-vertical-relative:margin" strokeweight="1.5pt">
                    <v:textbox style="mso-next-textbox:#_x0000_s4955" inset=".1mm,.1mm,.1mm,.1mm">
                      <w:txbxContent>
                        <w:p w:rsidR="001D7BDB" w:rsidRPr="00AC3BE3" w:rsidRDefault="001D7BDB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56" type="#_x0000_t202" style="position:absolute;left:10517;top:10985;width:1134;height:283;mso-position-horizontal-relative:margin;mso-position-vertical-relative:margin" strokeweight="1.5pt">
                    <v:textbox style="mso-next-textbox:#_x0000_s4956" inset=".1mm,.1mm,.1mm,.1mm">
                      <w:txbxContent>
                        <w:p w:rsidR="001D7BDB" w:rsidRPr="00AC3BE3" w:rsidRDefault="001D7BDB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xbxContent>
                    </v:textbox>
                  </v:shape>
                </v:group>
                <v:shape id="_x0000_s4957" type="#_x0000_t202" style="position:absolute;left:4821;top:10206;width:4819;height:850;mso-position-horizontal-relative:page;mso-position-vertical-relative:page" strokeweight="1.5pt">
                  <v:textbox style="mso-next-textbox:#_x0000_s4957" inset=".1mm,.1mm,.1mm,.1mm">
                    <w:txbxContent>
                      <w:p w:rsidR="001D7BDB" w:rsidRPr="003A4A1F" w:rsidRDefault="001D7BDB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D1370E">
                          <w:rPr>
                            <w:sz w:val="22"/>
                            <w:szCs w:val="22"/>
                          </w:rPr>
                          <w:t>РСГ-0</w:t>
                        </w:r>
                        <w:r>
                          <w:rPr>
                            <w:sz w:val="22"/>
                            <w:szCs w:val="22"/>
                          </w:rPr>
                          <w:t>17-31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.0</w:t>
                        </w: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Р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ИОС</w:t>
                        </w:r>
                        <w:r w:rsidR="00482C5F">
                          <w:rPr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sz w:val="22"/>
                            <w:szCs w:val="22"/>
                          </w:rPr>
                          <w:t>-Р</w:t>
                        </w:r>
                      </w:p>
                    </w:txbxContent>
                  </v:textbox>
                </v:shape>
                <v:shape id="_x0000_s4958" type="#_x0000_t202" style="position:absolute;left:9640;top:10206;width:1984;height:850;mso-position-horizontal-relative:page;mso-position-vertical-relative:page" strokeweight="1.5pt">
                  <v:textbox style="mso-next-textbox:#_x0000_s4958" inset=".1mm,.1mm,.1mm,.1mm">
                    <w:txbxContent>
                      <w:p w:rsidR="001D7BDB" w:rsidRPr="001567CF" w:rsidRDefault="001D7BDB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v:group>
            </v:group>
          </v:group>
        </v:group>
      </w:pict>
    </w:r>
  </w:p>
  <w:p w:rsidR="001D7BDB" w:rsidRDefault="001D7BDB" w:rsidP="00BE5CC9">
    <w:pPr>
      <w:pStyle w:val="afc"/>
    </w:pPr>
  </w:p>
  <w:p w:rsidR="001D7BDB" w:rsidRDefault="001D7BDB" w:rsidP="00BE5CC9">
    <w:pPr>
      <w:pStyle w:val="afc"/>
    </w:pPr>
  </w:p>
  <w:p w:rsidR="001D7BDB" w:rsidRDefault="001D7BDB" w:rsidP="00BE5CC9">
    <w:pPr>
      <w:pStyle w:val="afc"/>
    </w:pPr>
  </w:p>
  <w:p w:rsidR="001D7BDB" w:rsidRDefault="001D7BDB" w:rsidP="00BE5CC9">
    <w:pPr>
      <w:pStyle w:val="afc"/>
    </w:pPr>
  </w:p>
  <w:p w:rsidR="001D7BDB" w:rsidRDefault="001D7BDB" w:rsidP="00BE5CC9">
    <w:pPr>
      <w:pStyle w:val="afc"/>
    </w:pPr>
  </w:p>
  <w:p w:rsidR="001D7BDB" w:rsidRPr="00BE5CC9" w:rsidRDefault="001D7BDB" w:rsidP="00BE5CC9">
    <w:pPr>
      <w:pStyle w:val="afc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BDB" w:rsidRPr="00C703DB" w:rsidRDefault="00A8261C">
    <w:pPr>
      <w:pStyle w:val="afc"/>
      <w:rPr>
        <w:lang w:val="en-US"/>
      </w:rPr>
    </w:pPr>
    <w:r>
      <w:rPr>
        <w:noProof/>
      </w:rPr>
      <w:pict>
        <v:group id="_x0000_s4735" style="position:absolute;left:0;text-align:left;margin-left:-14.35pt;margin-top:-26.5pt;width:524.55pt;height:42.65pt;z-index:251657728" coordorigin="1134,6237" coordsize="10491,853">
          <v:group id="_x0000_s4736" style="position:absolute;left:1134;top:6237;width:3686;height:850;mso-position-horizontal-relative:page;mso-position-vertical-relative:page" coordorigin="1134,14232" coordsize="3686,85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737" type="#_x0000_t202" style="position:absolute;left:2835;top:14516;width:567;height:283;mso-position-horizontal-relative:margin;mso-position-vertical-relative:margin" strokeweight=".5pt">
              <v:textbox style="mso-next-textbox:#_x0000_s4737" inset=".1mm,.1mm,.1mm,.1mm">
                <w:txbxContent>
                  <w:p w:rsidR="001D7BDB" w:rsidRPr="000C09C7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38" type="#_x0000_t202" style="position:absolute;left:1134;top:14799;width:567;height:283;mso-position-horizontal-relative:margin;mso-position-vertical-relative:margin" strokeweight=".5pt">
              <v:textbox style="mso-next-textbox:#_x0000_s4738" inset=".1mm,.1mm,.1mm,.1mm">
                <w:txbxContent>
                  <w:p w:rsidR="001D7BDB" w:rsidRPr="000C09C7" w:rsidRDefault="001D7BDB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739" type="#_x0000_t202" style="position:absolute;left:1134;top:14516;width:567;height:283;mso-position-horizontal-relative:margin;mso-position-vertical-relative:margin" strokeweight=".5pt">
              <v:textbox style="mso-next-textbox:#_x0000_s4739" inset=".1mm,.1mm,.1mm,.1mm">
                <w:txbxContent>
                  <w:p w:rsidR="001D7BDB" w:rsidRPr="000C09C7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0" type="#_x0000_t202" style="position:absolute;left:1134;top:14232;width:567;height:283;mso-position-horizontal-relative:margin;mso-position-vertical-relative:margin" strokeweight=".5pt">
              <v:textbox style="mso-next-textbox:#_x0000_s4740" inset=".1mm,.1mm,.1mm,.1mm">
                <w:txbxContent>
                  <w:p w:rsidR="001D7BDB" w:rsidRPr="000C09C7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1" type="#_x0000_t202" style="position:absolute;left:1701;top:14799;width:567;height:283;mso-position-horizontal-relative:margin;mso-position-vertical-relative:margin" strokeweight=".5pt">
              <v:textbox style="mso-next-textbox:#_x0000_s4741" inset=".1mm,.1mm,.1mm,.1mm">
                <w:txbxContent>
                  <w:p w:rsidR="001D7BDB" w:rsidRPr="000C09C7" w:rsidRDefault="001D7BDB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Кол.уч.</w:t>
                    </w:r>
                  </w:p>
                </w:txbxContent>
              </v:textbox>
            </v:shape>
            <v:shape id="_x0000_s4742" type="#_x0000_t202" style="position:absolute;left:1701;top:14516;width:567;height:283;mso-position-horizontal-relative:margin;mso-position-vertical-relative:margin" strokeweight=".5pt">
              <v:textbox style="mso-next-textbox:#_x0000_s4742" inset=".1mm,.1mm,.1mm,.1mm">
                <w:txbxContent>
                  <w:p w:rsidR="001D7BDB" w:rsidRPr="000C09C7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3" type="#_x0000_t202" style="position:absolute;left:1701;top:14232;width:567;height:283;mso-position-horizontal-relative:margin;mso-position-vertical-relative:margin" strokeweight=".5pt">
              <v:textbox style="mso-next-textbox:#_x0000_s4743" inset=".1mm,.1mm,.1mm,.1mm">
                <w:txbxContent>
                  <w:p w:rsidR="001D7BDB" w:rsidRPr="000C09C7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4" type="#_x0000_t202" style="position:absolute;left:2268;top:14799;width:567;height:283;mso-position-horizontal-relative:margin;mso-position-vertical-relative:margin" strokeweight=".5pt">
              <v:textbox style="mso-next-textbox:#_x0000_s4744" inset=".1mm,.1mm,.1mm,.1mm">
                <w:txbxContent>
                  <w:p w:rsidR="001D7BDB" w:rsidRPr="000C09C7" w:rsidRDefault="001D7BDB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745" type="#_x0000_t202" style="position:absolute;left:2268;top:14516;width:567;height:283;mso-position-horizontal-relative:margin;mso-position-vertical-relative:margin" strokeweight=".5pt">
              <v:textbox style="mso-next-textbox:#_x0000_s4745" inset=".1mm,.1mm,.1mm,.1mm">
                <w:txbxContent>
                  <w:p w:rsidR="001D7BDB" w:rsidRPr="000C09C7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6" type="#_x0000_t202" style="position:absolute;left:2268;top:14232;width:567;height:283;mso-position-horizontal-relative:margin;mso-position-vertical-relative:margin" strokeweight=".5pt">
              <v:textbox style="mso-next-textbox:#_x0000_s4746" inset=".1mm,.1mm,.1mm,.1mm">
                <w:txbxContent>
                  <w:p w:rsidR="001D7BDB" w:rsidRPr="000C09C7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7" type="#_x0000_t202" style="position:absolute;left:2835;top:14799;width:567;height:283;mso-position-horizontal-relative:margin;mso-position-vertical-relative:margin" strokeweight=".5pt">
              <v:textbox style="mso-next-textbox:#_x0000_s4747" inset=".1mm,.1mm,.1mm,.1mm">
                <w:txbxContent>
                  <w:p w:rsidR="001D7BDB" w:rsidRPr="000C09C7" w:rsidRDefault="001D7BDB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№док.</w:t>
                    </w:r>
                  </w:p>
                </w:txbxContent>
              </v:textbox>
            </v:shape>
            <v:shape id="_x0000_s4748" type="#_x0000_t202" style="position:absolute;left:2835;top:14232;width:567;height:283;mso-position-horizontal-relative:margin;mso-position-vertical-relative:margin" strokeweight=".5pt">
              <v:textbox style="mso-next-textbox:#_x0000_s4748" inset=".1mm,.1mm,.1mm,.1mm">
                <w:txbxContent>
                  <w:p w:rsidR="001D7BDB" w:rsidRPr="000C09C7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9" type="#_x0000_t202" style="position:absolute;left:3402;top:14799;width:850;height:283;mso-position-horizontal-relative:margin;mso-position-vertical-relative:margin" strokeweight=".5pt">
              <v:textbox style="mso-next-textbox:#_x0000_s4749" inset=".1mm,.1mm,.1mm,.1mm">
                <w:txbxContent>
                  <w:p w:rsidR="001D7BDB" w:rsidRPr="000C09C7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750" type="#_x0000_t202" style="position:absolute;left:3402;top:14516;width:850;height:283;mso-position-horizontal-relative:margin;mso-position-vertical-relative:margin" strokeweight=".5pt">
              <v:textbox style="mso-next-textbox:#_x0000_s4750" inset=".1mm,.1mm,.1mm,.1mm">
                <w:txbxContent>
                  <w:p w:rsidR="001D7BDB" w:rsidRPr="000C09C7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1" type="#_x0000_t202" style="position:absolute;left:3402;top:14232;width:850;height:283;mso-position-horizontal-relative:margin;mso-position-vertical-relative:margin" strokeweight=".5pt">
              <v:textbox style="mso-next-textbox:#_x0000_s4751" inset=".1mm,.1mm,.1mm,.1mm">
                <w:txbxContent>
                  <w:p w:rsidR="001D7BDB" w:rsidRPr="000C09C7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2" type="#_x0000_t202" style="position:absolute;left:4253;top:14799;width:567;height:283;mso-position-horizontal-relative:margin;mso-position-vertical-relative:margin" strokeweight=".5pt">
              <v:textbox style="mso-next-textbox:#_x0000_s4752" inset=".1mm,.1mm,.1mm,.1mm">
                <w:txbxContent>
                  <w:p w:rsidR="001D7BDB" w:rsidRPr="000C09C7" w:rsidRDefault="001D7BDB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753" type="#_x0000_t202" style="position:absolute;left:4253;top:14516;width:567;height:283;mso-position-horizontal-relative:margin;mso-position-vertical-relative:margin" strokeweight=".5pt">
              <v:textbox style="mso-next-textbox:#_x0000_s4753" inset=".1mm,.1mm,.1mm,.1mm">
                <w:txbxContent>
                  <w:p w:rsidR="001D7BDB" w:rsidRPr="000C09C7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4" type="#_x0000_t202" style="position:absolute;left:4253;top:14232;width:567;height:283;mso-position-horizontal-relative:margin;mso-position-vertical-relative:margin" strokeweight=".5pt">
              <v:textbox style="mso-next-textbox:#_x0000_s4754" inset=".1mm,.1mm,.1mm,.1mm">
                <w:txbxContent>
                  <w:p w:rsidR="001D7BDB" w:rsidRPr="000C09C7" w:rsidRDefault="001D7BDB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755" style="position:absolute;left:1134;top:6237;width:10491;height:853;mso-position-horizontal-relative:page;mso-position-vertical-relative:page" coordorigin="1161,6354" coordsize="10491,853">
            <v:shape id="_x0000_s4756" type="#_x0000_t202" style="position:absolute;left:4847;top:6354;width:3713;height:850;mso-position-horizontal-relative:margin;mso-position-vertical-relative:margin" strokeweight="1.5pt">
              <v:textbox style="mso-next-textbox:#_x0000_s4756" inset=".1mm,.1mm,.1mm,.1mm">
                <w:txbxContent>
                  <w:p w:rsidR="001D7BDB" w:rsidRPr="003A4A1F" w:rsidRDefault="001D7BDB" w:rsidP="00A346CA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ИОС</w:t>
                    </w:r>
                    <w:r w:rsidR="000257B0">
                      <w:rPr>
                        <w:sz w:val="22"/>
                        <w:szCs w:val="22"/>
                      </w:rPr>
                      <w:t>2</w:t>
                    </w:r>
                    <w:r>
                      <w:rPr>
                        <w:sz w:val="22"/>
                        <w:szCs w:val="22"/>
                      </w:rPr>
                      <w:t>.ТЧ</w:t>
                    </w:r>
                  </w:p>
                  <w:p w:rsidR="001D7BDB" w:rsidRPr="000C09C7" w:rsidRDefault="001D7BDB">
                    <w:pPr>
                      <w:pStyle w:val="afe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  <v:shape id="_x0000_s4757" type="#_x0000_t202" style="position:absolute;left:11084;top:6354;width:567;height:397;mso-position-horizontal-relative:margin;mso-position-vertical-relative:margin" strokeweight="1.5pt">
              <v:textbox style="mso-next-textbox:#_x0000_s4757" inset=".1mm,.1mm,.1mm,.1mm">
                <w:txbxContent>
                  <w:p w:rsidR="001D7BDB" w:rsidRPr="000C09C7" w:rsidRDefault="001D7BDB">
                    <w:pPr>
                      <w:pStyle w:val="afe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758" type="#_x0000_t202" style="position:absolute;left:11085;top:6753;width:567;height:454;mso-position-horizontal-relative:page;mso-position-vertical-relative:page" strokeweight="1.5pt">
              <v:textbox style="mso-next-textbox:#_x0000_s4758" inset=".1mm,.1mm,.1mm,.1mm">
                <w:txbxContent>
                  <w:p w:rsidR="001D7BDB" w:rsidRPr="000C09C7" w:rsidRDefault="007777BF">
                    <w:pPr>
                      <w:pStyle w:val="afe"/>
                      <w:spacing w:before="120"/>
                      <w:rPr>
                        <w:sz w:val="20"/>
                        <w:szCs w:val="20"/>
                      </w:rPr>
                    </w:pPr>
                    <w:r>
                      <w:rPr>
                        <w:rStyle w:val="aff0"/>
                        <w:sz w:val="20"/>
                      </w:rPr>
                      <w:fldChar w:fldCharType="begin"/>
                    </w:r>
                    <w:r w:rsidR="001D7BDB">
                      <w:rPr>
                        <w:rStyle w:val="aff0"/>
                        <w:sz w:val="20"/>
                      </w:rPr>
                      <w:instrText xml:space="preserve"> PAGE </w:instrText>
                    </w:r>
                    <w:r>
                      <w:rPr>
                        <w:rStyle w:val="aff0"/>
                        <w:sz w:val="20"/>
                      </w:rPr>
                      <w:fldChar w:fldCharType="separate"/>
                    </w:r>
                    <w:r w:rsidR="008A6022">
                      <w:rPr>
                        <w:rStyle w:val="aff0"/>
                        <w:noProof/>
                        <w:sz w:val="20"/>
                      </w:rPr>
                      <w:t>2</w:t>
                    </w:r>
                    <w:r>
                      <w:rPr>
                        <w:rStyle w:val="aff0"/>
                        <w:sz w:val="20"/>
                      </w:rPr>
                      <w:fldChar w:fldCharType="end"/>
                    </w:r>
                  </w:p>
                </w:txbxContent>
              </v:textbox>
            </v:shape>
            <v:line id="_x0000_s4759" style="position:absolute;mso-position-horizontal-relative:margin;mso-position-vertical-relative:margin" from="1161,6354" to="1161,7204" strokeweight="1.5pt"/>
            <v:line id="_x0000_s4760" style="position:absolute;mso-position-horizontal-relative:margin;mso-position-vertical-relative:margin" from="1728,6354" to="1728,7204" strokeweight="1.5pt"/>
            <v:line id="_x0000_s4761" style="position:absolute;mso-position-horizontal-relative:margin;mso-position-vertical-relative:margin" from="2295,6354" to="2295,7204" strokeweight="1.5pt"/>
            <v:line id="_x0000_s4762" style="position:absolute;mso-position-horizontal-relative:margin;mso-position-vertical-relative:margin" from="2862,6354" to="2862,7204" strokeweight="1.5pt"/>
            <v:line id="_x0000_s4763" style="position:absolute;mso-position-horizontal-relative:margin;mso-position-vertical-relative:margin" from="3429,6354" to="3429,7204" strokeweight="1.5pt"/>
            <v:line id="_x0000_s4764" style="position:absolute;mso-position-horizontal-relative:margin;mso-position-vertical-relative:margin" from="4280,6354" to="4280,7204" strokeweight="1.5pt"/>
            <v:line id="_x0000_s4765" style="position:absolute;mso-position-horizontal-relative:margin;mso-position-vertical-relative:margin" from="1161,7204" to="4846,7204" strokeweight="1.5pt"/>
            <v:line id="_x0000_s4766" style="position:absolute;mso-position-horizontal-relative:margin;mso-position-vertical-relative:margin" from="1161,6921" to="4846,6921" strokeweight="1.5pt"/>
            <v:line id="_x0000_s4767" style="position:absolute;mso-position-horizontal-relative:margin;mso-position-vertical-relative:margin" from="1161,6354" to="4846,6354" strokeweight="1.5pt"/>
            <v:shape id="_x0000_s4768" type="#_x0000_t202" style="position:absolute;left:8562;top:6356;width:2523;height:850;mso-position-horizontal-relative:page;mso-position-vertical-relative:page" filled="f" strokeweight="1.5pt">
              <v:textbox style="mso-next-textbox:#_x0000_s4768" inset="0,0,.1mm,.1mm">
                <w:txbxContent>
                  <w:tbl>
                    <w:tblPr>
                      <w:tblW w:w="4139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410"/>
                      <w:gridCol w:w="1729"/>
                    </w:tblGrid>
                    <w:tr w:rsidR="001D7BDB" w:rsidRPr="005E53F8" w:rsidTr="00C146C6">
                      <w:trPr>
                        <w:cantSplit/>
                        <w:trHeight w:val="851"/>
                      </w:trPr>
                      <w:tc>
                        <w:tcPr>
                          <w:tcW w:w="2410" w:type="dxa"/>
                          <w:noWrap/>
                          <w:vAlign w:val="center"/>
                        </w:tcPr>
                        <w:p w:rsidR="001D7BDB" w:rsidRPr="00C146C6" w:rsidRDefault="001D7BDB" w:rsidP="00535E6C">
                          <w:pPr>
                            <w:ind w:firstLine="0"/>
                            <w:jc w:val="center"/>
                          </w:pPr>
                        </w:p>
                      </w:tc>
                      <w:tc>
                        <w:tcPr>
                          <w:tcW w:w="1729" w:type="dxa"/>
                          <w:tcMar>
                            <w:left w:w="28" w:type="dxa"/>
                          </w:tcMar>
                          <w:vAlign w:val="center"/>
                        </w:tcPr>
                        <w:p w:rsidR="001D7BDB" w:rsidRPr="005E53F8" w:rsidRDefault="001D7BDB" w:rsidP="00535E6C">
                          <w:pPr>
                            <w:pStyle w:val="afe"/>
                            <w:jc w:val="left"/>
                            <w:rPr>
                              <w:szCs w:val="20"/>
                            </w:rPr>
                          </w:pPr>
                        </w:p>
                      </w:tc>
                    </w:tr>
                  </w:tbl>
                  <w:p w:rsidR="001D7BDB" w:rsidRDefault="001D7BDB" w:rsidP="00535E6C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</w:p>
                  <w:p w:rsidR="001D7BDB" w:rsidRPr="000C09C7" w:rsidRDefault="001D7BDB" w:rsidP="00535E6C">
                    <w:pPr>
                      <w:pStyle w:val="afe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  <w:r>
      <w:rPr>
        <w:noProof/>
      </w:rPr>
      <w:pict>
        <v:shape id="_x0000_s4721" type="#_x0000_t202" style="position:absolute;left:0;text-align:left;margin-left:526.05pt;margin-top:827.55pt;width:52.45pt;height:11.35pt;z-index:251655680;mso-position-horizontal-relative:page;mso-position-vertical-relative:page" stroked="f">
          <v:textbox style="mso-next-textbox:#_x0000_s4721" inset="0,0,0,0">
            <w:txbxContent>
              <w:p w:rsidR="001D7BDB" w:rsidRPr="000C09C7" w:rsidRDefault="001D7BDB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  <w:r w:rsidR="001D7BDB">
      <w:rPr>
        <w:lang w:val="en-US"/>
      </w:rPr>
      <w:t>3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BDB" w:rsidRDefault="00A8261C" w:rsidP="00BE5CC9">
    <w:pPr>
      <w:pStyle w:val="afc"/>
    </w:pPr>
    <w:r>
      <w:rPr>
        <w:noProof/>
      </w:rPr>
      <w:pict>
        <v:group id="_x0000_s4633" style="position:absolute;left:0;text-align:left;margin-left:14.2pt;margin-top:399.75pt;width:42.55pt;height:425.25pt;z-index:251659776;mso-position-horizontal-relative:page;mso-position-vertical-relative:page" coordorigin="3654,5324" coordsize="851,8505">
          <v:group id="_x0000_s4634" style="position:absolute;left:3654;top:5324;width:851;height:8505" coordorigin="283,7995" coordsize="851,8505">
            <v:group id="_x0000_s4635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63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636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3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637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63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638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3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639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64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640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641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642" style="position:absolute;left:283;top:7995;width:850;height:3686" coordorigin="283,7995" coordsize="850,3686">
              <v:shape id="_x0000_s4643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643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4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644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5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645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646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646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7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647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8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648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9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649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50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650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51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651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652" style="position:absolute;flip:y;mso-position-horizontal-relative:page;mso-position-vertical-relative:page" from="4502,5324" to="4502,9009" strokeweight="1.5pt"/>
          <w10:wrap anchorx="page" anchory="page"/>
        </v:group>
      </w:pict>
    </w:r>
    <w:r>
      <w:rPr>
        <w:noProof/>
      </w:rPr>
      <w:pict>
        <v:group id="_x0000_s4654" style="position:absolute;left:0;text-align:left;margin-left:-14.2pt;margin-top:16.7pt;width:524.5pt;height:127.6pt;z-index:251660800" coordorigin="1134,13041" coordsize="10490,2552">
          <v:shape id="_x0000_s4655" type="#_x0000_t202" style="position:absolute;left:10490;top:15366;width:1049;height:227;mso-position-horizontal-relative:page;mso-position-vertical-relative:page" stroked="f">
            <v:textbox style="mso-next-textbox:#_x0000_s4655" inset="0,0,0,0">
              <w:txbxContent>
                <w:p w:rsidR="001D7BDB" w:rsidRPr="000C09C7" w:rsidRDefault="001D7BDB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  <v:group id="_x0000_s4656" style="position:absolute;left:1134;top:13041;width:10490;height:2268;mso-position-horizontal-relative:page;mso-position-vertical-relative:page" coordorigin="1134,10206" coordsize="10490,2268">
            <v:group id="_x0000_s4657" style="position:absolute;left:1134;top:10206;width:3686;height:2268;mso-position-horizontal-relative:page;mso-position-vertical-relative:page" coordorigin="1134,14232" coordsize="3686,2268">
              <v:shape id="_x0000_s4658" type="#_x0000_t202" style="position:absolute;left:1134;top:16217;width:1134;height:283;mso-position-horizontal-relative:margin;mso-position-vertical-relative:margin">
                <v:textbox style="mso-next-textbox:#_x0000_s4658" inset=".1mm,.1mm,.1mm,.1mm">
                  <w:txbxContent>
                    <w:p w:rsidR="001D7BDB" w:rsidRPr="00A1336F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ГИП</w:t>
                      </w:r>
                    </w:p>
                  </w:txbxContent>
                </v:textbox>
              </v:shape>
              <v:shape id="_x0000_s4659" type="#_x0000_t202" style="position:absolute;left:1134;top:15933;width:1134;height:283;mso-position-horizontal-relative:margin;mso-position-vertical-relative:margin">
                <v:textbox style="mso-next-textbox:#_x0000_s4659" inset=".1mm,.1mm,.1mm,.1mm">
                  <w:txbxContent>
                    <w:p w:rsidR="001D7BDB" w:rsidRPr="00A1336F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0" type="#_x0000_t202" style="position:absolute;left:1134;top:15650;width:1134;height:283;mso-position-horizontal-relative:margin;mso-position-vertical-relative:margin">
                <v:textbox style="mso-next-textbox:#_x0000_s4660" inset=".1mm,.1mm,.1mm,.1mm">
                  <w:txbxContent>
                    <w:p w:rsidR="001D7BDB" w:rsidRPr="003A4A1F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Проверил</w:t>
                      </w:r>
                    </w:p>
                  </w:txbxContent>
                </v:textbox>
              </v:shape>
              <v:shape id="_x0000_s4661" type="#_x0000_t202" style="position:absolute;left:1134;top:15366;width:1134;height:283;mso-position-horizontal-relative:margin;mso-position-vertical-relative:margin">
                <v:textbox style="mso-next-textbox:#_x0000_s4661" inset=".1mm,.1mm,.1mm,.1mm">
                  <w:txbxContent>
                    <w:p w:rsidR="001D7BDB" w:rsidRPr="00A1336F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Гл.инженер</w:t>
                      </w:r>
                    </w:p>
                  </w:txbxContent>
                </v:textbox>
              </v:shape>
              <v:shape id="_x0000_s4662" type="#_x0000_t202" style="position:absolute;left:1134;top:15083;width:1134;height:283;mso-position-horizontal-relative:margin;mso-position-vertical-relative:margin">
                <v:textbox style="mso-next-textbox:#_x0000_s4662" inset=".1mm,.1mm,.1mm,.1mm">
                  <w:txbxContent>
                    <w:p w:rsidR="001D7BDB" w:rsidRPr="00A1336F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Разраб.</w:t>
                      </w:r>
                    </w:p>
                  </w:txbxContent>
                </v:textbox>
              </v:shape>
              <v:shape id="_x0000_s4663" type="#_x0000_t202" style="position:absolute;left:2268;top:16217;width:1134;height:283;mso-position-horizontal-relative:margin;mso-position-vertical-relative:margin">
                <v:textbox style="mso-next-textbox:#_x0000_s4663" inset=".1mm,.1mm,.1mm,.1mm">
                  <w:txbxContent>
                    <w:p w:rsidR="001D7BDB" w:rsidRPr="001D3614" w:rsidRDefault="001D7BDB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1D7BDB" w:rsidRPr="001D3614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4" type="#_x0000_t202" style="position:absolute;left:2268;top:15933;width:1134;height:283;mso-position-horizontal-relative:margin;mso-position-vertical-relative:margin">
                <v:textbox style="mso-next-textbox:#_x0000_s4664" inset=".1mm,.1mm,.1mm,.1mm">
                  <w:txbxContent>
                    <w:p w:rsidR="001D7BDB" w:rsidRPr="00A1336F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65" type="#_x0000_t202" style="position:absolute;left:2268;top:15650;width:1134;height:283;mso-position-horizontal-relative:margin;mso-position-vertical-relative:margin">
                <v:textbox style="mso-next-textbox:#_x0000_s4665" inset=".1mm,.1mm,.1mm,.1mm">
                  <w:txbxContent>
                    <w:p w:rsidR="001D7BDB" w:rsidRPr="001D3614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6" type="#_x0000_t202" style="position:absolute;left:2268;top:15366;width:1134;height:283;mso-position-horizontal-relative:margin;mso-position-vertical-relative:margin">
                <v:textbox style="mso-next-textbox:#_x0000_s4666" inset=".1mm,.1mm,.1mm,.1mm">
                  <w:txbxContent>
                    <w:p w:rsidR="001D7BDB" w:rsidRPr="001D3614" w:rsidRDefault="001D7BDB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1D7BDB" w:rsidRPr="001D3614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7" type="#_x0000_t202" style="position:absolute;left:2268;top:15083;width:1134;height:283;mso-position-horizontal-relative:margin;mso-position-vertical-relative:margin">
                <v:textbox style="mso-next-textbox:#_x0000_s4667" inset=".1mm,.1mm,.1mm,.1mm">
                  <w:txbxContent>
                    <w:p w:rsidR="001D7BDB" w:rsidRPr="001D3614" w:rsidRDefault="000257B0" w:rsidP="0037582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Манько</w:t>
                      </w:r>
                    </w:p>
                    <w:p w:rsidR="001D7BDB" w:rsidRPr="001D3614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8" type="#_x0000_t202" style="position:absolute;left:3402;top:16217;width:850;height:283;mso-position-horizontal-relative:margin;mso-position-vertical-relative:margin">
                <v:textbox style="mso-next-textbox:#_x0000_s4668" inset=".1mm,.1mm,.1mm,.1mm">
                  <w:txbxContent>
                    <w:p w:rsidR="001D7BDB" w:rsidRPr="00A1336F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69" type="#_x0000_t202" style="position:absolute;left:3402;top:15933;width:850;height:283;mso-position-horizontal-relative:margin;mso-position-vertical-relative:margin">
                <v:textbox style="mso-next-textbox:#_x0000_s4669" inset=".1mm,.1mm,.1mm,.1mm">
                  <w:txbxContent>
                    <w:p w:rsidR="001D7BDB" w:rsidRPr="00A1336F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0" type="#_x0000_t202" style="position:absolute;left:3402;top:15650;width:850;height:283;mso-position-horizontal-relative:margin;mso-position-vertical-relative:margin">
                <v:textbox style="mso-next-textbox:#_x0000_s4670" inset=".1mm,.1mm,.1mm,.1mm">
                  <w:txbxContent>
                    <w:p w:rsidR="001D7BDB" w:rsidRPr="00A1336F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1" type="#_x0000_t202" style="position:absolute;left:3402;top:15366;width:850;height:283;mso-position-horizontal-relative:margin;mso-position-vertical-relative:margin">
                <v:textbox style="mso-next-textbox:#_x0000_s4671" inset=".1mm,.1mm,.1mm,.1mm">
                  <w:txbxContent>
                    <w:p w:rsidR="001D7BDB" w:rsidRPr="00A1336F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2" type="#_x0000_t202" style="position:absolute;left:3402;top:15083;width:850;height:283;mso-position-horizontal-relative:margin;mso-position-vertical-relative:margin">
                <v:textbox style="mso-next-textbox:#_x0000_s4672" inset=".1mm,.1mm,.1mm,.1mm">
                  <w:txbxContent>
                    <w:p w:rsidR="001D7BDB" w:rsidRPr="00A1336F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3" type="#_x0000_t202" style="position:absolute;left:4253;top:16217;width:567;height:283;mso-position-horizontal-relative:margin;mso-position-vertical-relative:margin">
                <v:textbox style="mso-next-textbox:#_x0000_s4673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4" type="#_x0000_t202" style="position:absolute;left:4253;top:15933;width:567;height:283;mso-position-horizontal-relative:margin;mso-position-vertical-relative:margin">
                <v:textbox style="mso-next-textbox:#_x0000_s4674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5" type="#_x0000_t202" style="position:absolute;left:4253;top:15650;width:567;height:283;mso-position-horizontal-relative:margin;mso-position-vertical-relative:margin">
                <v:textbox style="mso-next-textbox:#_x0000_s4675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6" type="#_x0000_t202" style="position:absolute;left:4253;top:15366;width:567;height:283;mso-position-horizontal-relative:margin;mso-position-vertical-relative:margin">
                <v:textbox style="mso-next-textbox:#_x0000_s4676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7" type="#_x0000_t202" style="position:absolute;left:4253;top:15083;width:567;height:283;mso-position-horizontal-relative:margin;mso-position-vertical-relative:margin">
                <v:textbox style="mso-next-textbox:#_x0000_s4677" inset=".1mm,.1mm,.1mm,.1mm">
                  <w:txbxContent>
                    <w:p w:rsidR="001D7BDB" w:rsidRPr="00A1336F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8" type="#_x0000_t202" style="position:absolute;left:1134;top:14799;width:567;height:283;mso-position-horizontal-relative:margin;mso-position-vertical-relative:margin">
                <v:textbox style="mso-next-textbox:#_x0000_s4678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shape>
              <v:shape id="_x0000_s4679" type="#_x0000_t202" style="position:absolute;left:1134;top:14516;width:567;height:283;mso-position-horizontal-relative:margin;mso-position-vertical-relative:margin">
                <v:textbox style="mso-next-textbox:#_x0000_s4679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0" type="#_x0000_t202" style="position:absolute;left:1134;top:14232;width:567;height:283;mso-position-horizontal-relative:margin;mso-position-vertical-relative:margin">
                <v:textbox style="mso-next-textbox:#_x0000_s4680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1" type="#_x0000_t202" style="position:absolute;left:1701;top:14799;width:567;height:283;mso-position-horizontal-relative:margin;mso-position-vertical-relative:margin">
                <v:textbox style="mso-next-textbox:#_x0000_s4681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pacing w:val="-18"/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Кол.уч.</w:t>
                      </w:r>
                    </w:p>
                  </w:txbxContent>
                </v:textbox>
              </v:shape>
              <v:shape id="_x0000_s4682" type="#_x0000_t202" style="position:absolute;left:1701;top:14516;width:567;height:283;mso-position-horizontal-relative:margin;mso-position-vertical-relative:margin">
                <v:textbox style="mso-next-textbox:#_x0000_s4682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3" type="#_x0000_t202" style="position:absolute;left:1701;top:14232;width:567;height:283;mso-position-horizontal-relative:margin;mso-position-vertical-relative:margin">
                <v:textbox style="mso-next-textbox:#_x0000_s4683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4" type="#_x0000_t202" style="position:absolute;left:2268;top:14799;width:567;height:283;mso-position-horizontal-relative:margin;mso-position-vertical-relative:margin">
                <v:textbox style="mso-next-textbox:#_x0000_s4684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685" type="#_x0000_t202" style="position:absolute;left:2268;top:14516;width:567;height:283;mso-position-horizontal-relative:margin;mso-position-vertical-relative:margin">
                <v:textbox style="mso-next-textbox:#_x0000_s4685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6" type="#_x0000_t202" style="position:absolute;left:2268;top:14232;width:567;height:283;mso-position-horizontal-relative:margin;mso-position-vertical-relative:margin">
                <v:textbox style="mso-next-textbox:#_x0000_s4686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7" type="#_x0000_t202" style="position:absolute;left:2835;top:14799;width:567;height:283;mso-position-horizontal-relative:margin;mso-position-vertical-relative:margin">
                <v:textbox style="mso-next-textbox:#_x0000_s4687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№док</w:t>
                      </w:r>
                      <w:r w:rsidRPr="00AC3BE3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688" type="#_x0000_t202" style="position:absolute;left:2835;top:14516;width:567;height:283;mso-position-horizontal-relative:margin;mso-position-vertical-relative:margin">
                <v:textbox style="mso-next-textbox:#_x0000_s4688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9" type="#_x0000_t202" style="position:absolute;left:2835;top:14232;width:567;height:283;mso-position-horizontal-relative:margin;mso-position-vertical-relative:margin">
                <v:textbox style="mso-next-textbox:#_x0000_s4689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0" type="#_x0000_t202" style="position:absolute;left:3402;top:14799;width:850;height:283;mso-position-horizontal-relative:margin;mso-position-vertical-relative:margin">
                <v:textbox style="mso-next-textbox:#_x0000_s4690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Подпись</w:t>
                      </w:r>
                    </w:p>
                  </w:txbxContent>
                </v:textbox>
              </v:shape>
              <v:shape id="_x0000_s4691" type="#_x0000_t202" style="position:absolute;left:3402;top:14516;width:850;height:283;mso-position-horizontal-relative:margin;mso-position-vertical-relative:margin">
                <v:textbox style="mso-next-textbox:#_x0000_s4691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2" type="#_x0000_t202" style="position:absolute;left:3402;top:14232;width:850;height:283;mso-position-horizontal-relative:margin;mso-position-vertical-relative:margin">
                <v:textbox style="mso-next-textbox:#_x0000_s4692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3" type="#_x0000_t202" style="position:absolute;left:4253;top:14799;width:567;height:283;mso-position-horizontal-relative:margin;mso-position-vertical-relative:margin">
                <v:textbox style="mso-next-textbox:#_x0000_s4693" inset=".1mm,.1mm,.1mm,.1mm">
                  <w:txbxContent>
                    <w:p w:rsidR="001D7BDB" w:rsidRPr="00AC3BE3" w:rsidRDefault="001D7BDB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shape>
              <v:shape id="_x0000_s4694" type="#_x0000_t202" style="position:absolute;left:4253;top:14516;width:567;height:283;mso-position-horizontal-relative:margin;mso-position-vertical-relative:margin">
                <v:textbox style="mso-next-textbox:#_x0000_s4694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5" type="#_x0000_t202" style="position:absolute;left:4253;top:14232;width:567;height:283;mso-position-horizontal-relative:margin;mso-position-vertical-relative:margin">
                <v:textbox style="mso-next-textbox:#_x0000_s4695" inset=".1mm,.1mm,.1mm,.1mm">
                  <w:txbxContent>
                    <w:p w:rsidR="001D7BDB" w:rsidRPr="00AC3BE3" w:rsidRDefault="001D7BDB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v:group>
            <v:group id="_x0000_s4696" style="position:absolute;left:1134;top:10206;width:10490;height:2268" coordorigin="1134,10206" coordsize="10490,2268">
              <v:line id="_x0000_s4697" style="position:absolute;mso-position-horizontal-relative:page;mso-position-vertical-relative:page" from="1134,12474" to="4819,12474" strokeweight="1.5pt"/>
              <v:line id="_x0000_s4698" style="position:absolute;mso-position-horizontal-relative:page;mso-position-vertical-relative:page" from="1134,10773" to="4819,10773" strokeweight="1.5pt"/>
              <v:line id="_x0000_s4699" style="position:absolute;mso-position-horizontal-relative:page;mso-position-vertical-relative:page" from="1134,11057" to="4819,11057" strokeweight="1.5pt"/>
              <v:line id="_x0000_s4700" style="position:absolute;mso-position-horizontal-relative:page;mso-position-vertical-relative:page" from="1134,10206" to="4819,10206" strokeweight="1.5pt"/>
              <v:line id="_x0000_s4701" style="position:absolute;mso-position-horizontal-relative:page;mso-position-vertical-relative:page" from="1701,10206" to="1701,11056" strokeweight="1.5pt"/>
              <v:line id="_x0000_s4702" style="position:absolute;mso-position-horizontal-relative:page;mso-position-vertical-relative:page" from="2835,10206" to="2835,11056" strokeweight="1.5pt"/>
              <v:line id="_x0000_s4703" style="position:absolute;mso-position-horizontal-relative:page;mso-position-vertical-relative:page" from="2268,10206" to="2268,12474" strokeweight="1.5pt"/>
              <v:line id="_x0000_s4704" style="position:absolute;mso-position-horizontal-relative:page;mso-position-vertical-relative:page" from="3402,10206" to="3402,12474" strokeweight="1.5pt"/>
              <v:line id="_x0000_s4705" style="position:absolute;mso-position-horizontal-relative:page;mso-position-vertical-relative:page" from="4253,10206" to="4253,12474" strokeweight="1.5pt"/>
              <v:line id="_x0000_s4706" style="position:absolute;mso-position-horizontal-relative:page;mso-position-vertical-relative:page" from="1134,10206" to="1134,12474" strokeweight="1.5pt"/>
              <v:group id="_x0000_s4707" style="position:absolute;left:4820;top:10206;width:6804;height:2268" coordorigin="4820,10206" coordsize="6804,2268">
                <v:group id="_x0000_s4708" style="position:absolute;left:4820;top:11057;width:6804;height:1417;mso-position-horizontal-relative:page;mso-position-vertical-relative:page" coordorigin="4847,10985" coordsize="6804,1417">
                  <v:shape id="_x0000_s4709" type="#_x0000_t202" style="position:absolute;left:4847;top:10985;width:3969;height:1417;mso-position-horizontal-relative:margin;mso-position-vertical-relative:margin" strokeweight="1.5pt">
                    <v:textbox style="mso-next-textbox:#_x0000_s4709" inset=".1mm,.1mm,.1mm,.1mm">
                      <w:txbxContent>
                        <w:p w:rsidR="001D7BDB" w:rsidRDefault="001D7BDB">
                          <w:pPr>
                            <w:pStyle w:val="afe"/>
                            <w:spacing w:before="48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Содержание</w:t>
                          </w:r>
                        </w:p>
                        <w:p w:rsidR="001D7BDB" w:rsidRPr="003A4A1F" w:rsidRDefault="001D7BDB">
                          <w:pPr>
                            <w:pStyle w:val="afe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  <v:shape id="_x0000_s4710" type="#_x0000_t202" style="position:absolute;left:8816;top:11552;width:2835;height:850;mso-position-horizontal-relative:margin;mso-position-vertical-relative:margin" strokeweight="1.5pt">
                    <v:textbox style="mso-next-textbox:#_x0000_s4710" inset=".1mm,.1mm,.1mm,.1mm">
                      <w:txbxContent>
                        <w:p w:rsidR="001D7BDB" w:rsidRPr="00535E6C" w:rsidRDefault="001D7BDB" w:rsidP="00535E6C">
                          <w:pPr>
                            <w:ind w:firstLine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1D7BDB" w:rsidRPr="0041571B" w:rsidRDefault="001D7BDB" w:rsidP="00535E6C">
                          <w:pPr>
                            <w:ind w:firstLine="0"/>
                            <w:jc w:val="center"/>
                          </w:pPr>
                          <w:r>
                            <w:t>ООО «</w:t>
                          </w:r>
                          <w:r w:rsidRPr="005B4B1E">
                            <w:t>РС ГРУПП</w:t>
                          </w:r>
                          <w:r>
                            <w:t>»</w:t>
                          </w:r>
                        </w:p>
                      </w:txbxContent>
                    </v:textbox>
                  </v:shape>
                  <v:shape id="_x0000_s4711" type="#_x0000_t202" style="position:absolute;left:8816;top:11268;width:850;height:283;mso-position-horizontal-relative:margin;mso-position-vertical-relative:margin" strokeweight="1.5pt">
                    <v:textbox style="mso-next-textbox:#_x0000_s4711" inset=".1mm,.1mm,.1mm,.1mm">
                      <w:txbxContent>
                        <w:p w:rsidR="001D7BDB" w:rsidRPr="002559B2" w:rsidRDefault="001D7BDB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П</w:t>
                          </w:r>
                        </w:p>
                      </w:txbxContent>
                    </v:textbox>
                  </v:shape>
                  <v:shape id="_x0000_s4712" type="#_x0000_t202" style="position:absolute;left:8816;top:10985;width:850;height:283;mso-position-horizontal-relative:margin;mso-position-vertical-relative:margin" strokeweight="1.5pt">
                    <v:textbox style="mso-next-textbox:#_x0000_s4712" inset=".1mm,.1mm,.1mm,.1mm">
                      <w:txbxContent>
                        <w:p w:rsidR="001D7BDB" w:rsidRPr="00AC3BE3" w:rsidRDefault="001D7BDB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xbxContent>
                    </v:textbox>
                  </v:shape>
                  <v:shape id="_x0000_s4713" type="#_x0000_t202" style="position:absolute;left:9666;top:11268;width:850;height:283;mso-position-horizontal-relative:margin;mso-position-vertical-relative:margin" strokeweight="1.5pt">
                    <v:textbox style="mso-next-textbox:#_x0000_s4713" inset=".1mm,.1mm,.1mm,.1mm">
                      <w:txbxContent>
                        <w:p w:rsidR="001D7BDB" w:rsidRPr="00AC3BE3" w:rsidRDefault="007777BF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 w:rsidR="001D7BDB"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 w:rsidR="008A6022">
                            <w:rPr>
                              <w:rStyle w:val="aff0"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shape id="_x0000_s4714" type="#_x0000_t202" style="position:absolute;left:9666;top:10985;width:850;height:283;mso-position-horizontal-relative:margin;mso-position-vertical-relative:margin" strokeweight="1.5pt">
                    <v:textbox style="mso-next-textbox:#_x0000_s4714" inset=".1mm,.1mm,.1mm,.1mm">
                      <w:txbxContent>
                        <w:p w:rsidR="001D7BDB" w:rsidRPr="00AC3BE3" w:rsidRDefault="001D7BDB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715" type="#_x0000_t202" style="position:absolute;left:10517;top:11268;width:1134;height:283;mso-position-horizontal-relative:margin;mso-position-vertical-relative:margin" strokeweight="1.5pt">
                    <v:textbox style="mso-next-textbox:#_x0000_s4715" inset=".1mm,.1mm,.1mm,.1mm">
                      <w:txbxContent>
                        <w:p w:rsidR="001D7BDB" w:rsidRPr="00AC3BE3" w:rsidRDefault="001D7BDB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16" type="#_x0000_t202" style="position:absolute;left:10517;top:10985;width:1134;height:283;mso-position-horizontal-relative:margin;mso-position-vertical-relative:margin" strokeweight="1.5pt">
                    <v:textbox style="mso-next-textbox:#_x0000_s4716" inset=".1mm,.1mm,.1mm,.1mm">
                      <w:txbxContent>
                        <w:p w:rsidR="001D7BDB" w:rsidRPr="00AC3BE3" w:rsidRDefault="001D7BDB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xbxContent>
                    </v:textbox>
                  </v:shape>
                </v:group>
                <v:shape id="_x0000_s4717" type="#_x0000_t202" style="position:absolute;left:4821;top:10206;width:4819;height:850;mso-position-horizontal-relative:page;mso-position-vertical-relative:page" strokeweight="1.5pt">
                  <v:textbox style="mso-next-textbox:#_x0000_s4717" inset=".1mm,.1mm,.1mm,.1mm">
                    <w:txbxContent>
                      <w:p w:rsidR="001D7BDB" w:rsidRPr="003A4A1F" w:rsidRDefault="001D7BDB" w:rsidP="00A346CA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D1370E">
                          <w:rPr>
                            <w:sz w:val="22"/>
                            <w:szCs w:val="22"/>
                          </w:rPr>
                          <w:t>РСГ-0</w:t>
                        </w:r>
                        <w:r>
                          <w:rPr>
                            <w:sz w:val="22"/>
                            <w:szCs w:val="22"/>
                          </w:rPr>
                          <w:t>17-31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.0</w:t>
                        </w: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Р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 w:rsidR="000257B0">
                          <w:rPr>
                            <w:sz w:val="22"/>
                            <w:szCs w:val="22"/>
                          </w:rPr>
                          <w:t>ИОС2</w:t>
                        </w:r>
                        <w:r>
                          <w:rPr>
                            <w:sz w:val="22"/>
                            <w:szCs w:val="22"/>
                          </w:rPr>
                          <w:t>.ТЧ</w:t>
                        </w:r>
                      </w:p>
                      <w:p w:rsidR="001D7BDB" w:rsidRPr="003A4A1F" w:rsidRDefault="001D7BDB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4718" type="#_x0000_t202" style="position:absolute;left:9640;top:10206;width:1984;height:850;mso-position-horizontal-relative:page;mso-position-vertical-relative:page" strokeweight="1.5pt">
                  <v:textbox style="mso-next-textbox:#_x0000_s4718" inset=".1mm,.1mm,.1mm,.1mm">
                    <w:txbxContent>
                      <w:p w:rsidR="001D7BDB" w:rsidRPr="001567CF" w:rsidRDefault="001D7BDB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v:group>
            </v:group>
          </v:group>
        </v:group>
      </w:pict>
    </w:r>
  </w:p>
  <w:p w:rsidR="001D7BDB" w:rsidRDefault="001D7BDB" w:rsidP="00BE5CC9">
    <w:pPr>
      <w:pStyle w:val="afc"/>
    </w:pPr>
  </w:p>
  <w:p w:rsidR="001D7BDB" w:rsidRDefault="001D7BDB" w:rsidP="00BE5CC9">
    <w:pPr>
      <w:pStyle w:val="afc"/>
    </w:pPr>
  </w:p>
  <w:p w:rsidR="001D7BDB" w:rsidRDefault="001D7BDB" w:rsidP="00BE5CC9">
    <w:pPr>
      <w:pStyle w:val="afc"/>
    </w:pPr>
  </w:p>
  <w:p w:rsidR="001D7BDB" w:rsidRDefault="001D7BDB" w:rsidP="00BE5CC9">
    <w:pPr>
      <w:pStyle w:val="afc"/>
    </w:pPr>
  </w:p>
  <w:p w:rsidR="001D7BDB" w:rsidRDefault="001D7BDB" w:rsidP="00BE5CC9">
    <w:pPr>
      <w:pStyle w:val="afc"/>
    </w:pPr>
  </w:p>
  <w:p w:rsidR="001D7BDB" w:rsidRPr="00BE5CC9" w:rsidRDefault="001D7BDB" w:rsidP="00BE5CC9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61C" w:rsidRDefault="00A8261C" w:rsidP="002E71CE">
      <w:pPr>
        <w:pStyle w:val="af"/>
      </w:pPr>
      <w:r>
        <w:separator/>
      </w:r>
    </w:p>
  </w:footnote>
  <w:footnote w:type="continuationSeparator" w:id="0">
    <w:p w:rsidR="00A8261C" w:rsidRDefault="00A8261C" w:rsidP="002E71CE">
      <w:pPr>
        <w:pStyle w:val="a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BDB" w:rsidRDefault="007777BF" w:rsidP="00A215F3">
    <w:pPr>
      <w:pStyle w:val="afb"/>
      <w:spacing w:before="120"/>
      <w:jc w:val="right"/>
    </w:pPr>
    <w:r>
      <w:fldChar w:fldCharType="begin"/>
    </w:r>
    <w:r w:rsidR="001D7BDB">
      <w:instrText xml:space="preserve"> = </w:instrText>
    </w:r>
    <w:r>
      <w:fldChar w:fldCharType="begin"/>
    </w:r>
    <w:r w:rsidR="001D7BDB">
      <w:instrText xml:space="preserve"> PAGE </w:instrText>
    </w:r>
    <w:r>
      <w:fldChar w:fldCharType="separate"/>
    </w:r>
    <w:r w:rsidR="001D7BDB">
      <w:rPr>
        <w:noProof/>
      </w:rPr>
      <w:instrText>1</w:instrText>
    </w:r>
    <w:r>
      <w:rPr>
        <w:noProof/>
      </w:rPr>
      <w:fldChar w:fldCharType="end"/>
    </w:r>
    <w:r>
      <w:fldChar w:fldCharType="separate"/>
    </w:r>
    <w:r w:rsidR="001D7BDB">
      <w:rPr>
        <w:noProof/>
      </w:rPr>
      <w:t>1</w:t>
    </w:r>
    <w:r>
      <w:fldChar w:fldCharType="end"/>
    </w:r>
    <w:r>
      <w:fldChar w:fldCharType="begin"/>
    </w:r>
    <w:r w:rsidR="001D7BDB">
      <w:instrText xml:space="preserve"> = </w:instrText>
    </w:r>
    <w:r>
      <w:fldChar w:fldCharType="begin"/>
    </w:r>
    <w:r w:rsidR="001D7BDB">
      <w:instrText xml:space="preserve"> PAGE </w:instrText>
    </w:r>
    <w:r>
      <w:fldChar w:fldCharType="separate"/>
    </w:r>
    <w:r w:rsidR="001D7BDB">
      <w:rPr>
        <w:noProof/>
      </w:rPr>
      <w:instrText>1</w:instrText>
    </w:r>
    <w:r>
      <w:rPr>
        <w:noProof/>
      </w:rPr>
      <w:fldChar w:fldCharType="end"/>
    </w:r>
    <w:r>
      <w:fldChar w:fldCharType="separate"/>
    </w:r>
    <w:r w:rsidR="001D7BDB">
      <w:rPr>
        <w:noProof/>
      </w:rPr>
      <w:t>1</w:t>
    </w:r>
    <w:r>
      <w:fldChar w:fldCharType="end"/>
    </w:r>
    <w:r w:rsidR="00A8261C">
      <w:rPr>
        <w:noProof/>
      </w:rPr>
      <w:pict>
        <v:group id="_x0000_s2632" style="position:absolute;left:0;text-align:left;margin-left:-48.2pt;margin-top:0;width:558.5pt;height:824.95pt;z-index:251644416;mso-position-horizontal-relative:text;mso-position-vertical-relative:text" coordorigin="454,284" coordsize="11170,16499">
          <v:group id="_x0000_s2633" style="position:absolute;left:454;top:284;width:11170;height:16217;mso-position-horizontal-relative:page;mso-position-vertical-relative:page" coordorigin="454,284" coordsize="11170,16217">
            <v:group id="_x0000_s2634" style="position:absolute;left:454;top:284;width:11170;height:16216;mso-position-horizontal-relative:margin;mso-position-vertical-relative:margin" coordorigin="454,284" coordsize="11170,16216">
              <v:line id="_x0000_s2635" style="position:absolute;flip:y;mso-position-horizontal-relative:margin;mso-position-vertical-relative:margin" from="1134,284" to="1134,16498" strokeweight="1.5pt"/>
              <v:line id="_x0000_s2636" style="position:absolute;flip:y;mso-position-horizontal-relative:margin;mso-position-vertical-relative:margin" from="11624,284" to="11624,16498" strokeweight="1.5pt"/>
              <v:line id="_x0000_s2637" style="position:absolute;flip:y;mso-position-horizontal-relative:margin;mso-position-vertical-relative:margin" from="1134,284" to="11622,284" strokeweight="1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638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2638" inset=".1mm,.1mm,.1mm,.1mm">
                  <w:txbxContent>
                    <w:p w:rsidR="001D7BDB" w:rsidRPr="000C09C7" w:rsidRDefault="001D7BDB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39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2639" inset=".1mm,.1mm,.1mm,.1mm">
                  <w:txbxContent>
                    <w:p w:rsidR="001D7BDB" w:rsidRPr="000C09C7" w:rsidRDefault="001D7BDB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2640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2640" inset=".1mm,.1mm,.1mm,.1mm">
                  <w:txbxContent>
                    <w:p w:rsidR="001D7BDB" w:rsidRPr="000C09C7" w:rsidRDefault="001D7BDB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41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2641" inset=".1mm,.1mm,.1mm,.1mm">
                  <w:txbxContent>
                    <w:p w:rsidR="001D7BDB" w:rsidRPr="000C09C7" w:rsidRDefault="001D7BDB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2642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2642" inset=".1mm,.1mm,.1mm,.1mm">
                  <w:txbxContent>
                    <w:p w:rsidR="001D7BDB" w:rsidRPr="000C09C7" w:rsidRDefault="001D7BDB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43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2643" inset=".1mm,.1mm,.1mm,.1mm">
                  <w:txbxContent>
                    <w:p w:rsidR="001D7BDB" w:rsidRPr="000C09C7" w:rsidRDefault="001D7BDB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2644" style="position:absolute;left:1134;top:15650;width:10490;height:851" coordorigin="1134,15650" coordsize="10490,851">
              <v:group id="_x0000_s2645" style="position:absolute;left:1134;top:15650;width:10490;height:851;mso-position-horizontal-relative:margin;mso-position-vertical-relative:margin" coordorigin="567,13382" coordsize="10490,851">
                <v:group id="_x0000_s2646" style="position:absolute;left:567;top:13382;width:3686;height:850" coordorigin="1134,14232" coordsize="3686,850">
                  <v:shape id="_x0000_s2647" type="#_x0000_t202" style="position:absolute;left:2835;top:14516;width:567;height:283;mso-position-horizontal-relative:margin;mso-position-vertical-relative:margin" strokeweight=".5pt">
                    <v:textbox style="mso-next-textbox:#_x0000_s2647" inset=".1mm,.1mm,.1mm,.1mm">
                      <w:txbxContent>
                        <w:p w:rsidR="001D7BDB" w:rsidRPr="000C09C7" w:rsidRDefault="001D7BDB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48" type="#_x0000_t202" style="position:absolute;left:1134;top:14799;width:567;height:283;mso-position-horizontal-relative:margin;mso-position-vertical-relative:margin" strokeweight=".5pt">
                    <v:textbox style="mso-next-textbox:#_x0000_s2648" inset=".1mm,.1mm,.1mm,.1mm">
                      <w:txbxContent>
                        <w:p w:rsidR="001D7BDB" w:rsidRPr="000C09C7" w:rsidRDefault="001D7BDB" w:rsidP="000C09C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2649" type="#_x0000_t202" style="position:absolute;left:1134;top:14516;width:567;height:283;mso-position-horizontal-relative:margin;mso-position-vertical-relative:margin" strokeweight=".5pt">
                    <v:textbox style="mso-next-textbox:#_x0000_s2649" inset=".1mm,.1mm,.1mm,.1mm">
                      <w:txbxContent>
                        <w:p w:rsidR="001D7BDB" w:rsidRPr="000C09C7" w:rsidRDefault="001D7BDB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0" type="#_x0000_t202" style="position:absolute;left:1134;top:14232;width:567;height:283;mso-position-horizontal-relative:margin;mso-position-vertical-relative:margin" strokeweight=".5pt">
                    <v:textbox style="mso-next-textbox:#_x0000_s2650" inset=".1mm,.1mm,.1mm,.1mm">
                      <w:txbxContent>
                        <w:p w:rsidR="001D7BDB" w:rsidRPr="000C09C7" w:rsidRDefault="001D7BDB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1" type="#_x0000_t202" style="position:absolute;left:1701;top:14799;width:567;height:283;mso-position-horizontal-relative:margin;mso-position-vertical-relative:margin" strokeweight=".5pt">
                    <v:textbox style="mso-next-textbox:#_x0000_s2651" inset=".1mm,.1mm,.1mm,.1mm">
                      <w:txbxContent>
                        <w:p w:rsidR="001D7BDB" w:rsidRPr="000C09C7" w:rsidRDefault="001D7BDB" w:rsidP="000C09C7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Кол.уч.</w:t>
                          </w:r>
                        </w:p>
                      </w:txbxContent>
                    </v:textbox>
                  </v:shape>
                  <v:shape id="_x0000_s2652" type="#_x0000_t202" style="position:absolute;left:1701;top:14516;width:567;height:283;mso-position-horizontal-relative:margin;mso-position-vertical-relative:margin" strokeweight=".5pt">
                    <v:textbox style="mso-next-textbox:#_x0000_s2652" inset=".1mm,.1mm,.1mm,.1mm">
                      <w:txbxContent>
                        <w:p w:rsidR="001D7BDB" w:rsidRPr="000C09C7" w:rsidRDefault="001D7BDB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3" type="#_x0000_t202" style="position:absolute;left:1701;top:14232;width:567;height:283;mso-position-horizontal-relative:margin;mso-position-vertical-relative:margin" strokeweight=".5pt">
                    <v:textbox style="mso-next-textbox:#_x0000_s2653" inset=".1mm,.1mm,.1mm,.1mm">
                      <w:txbxContent>
                        <w:p w:rsidR="001D7BDB" w:rsidRPr="000C09C7" w:rsidRDefault="001D7BDB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4" type="#_x0000_t202" style="position:absolute;left:2268;top:14799;width:567;height:283;mso-position-horizontal-relative:margin;mso-position-vertical-relative:margin" strokeweight=".5pt">
                    <v:textbox style="mso-next-textbox:#_x0000_s2654" inset=".1mm,.1mm,.1mm,.1mm">
                      <w:txbxContent>
                        <w:p w:rsidR="001D7BDB" w:rsidRPr="000C09C7" w:rsidRDefault="001D7BDB" w:rsidP="000C09C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2655" type="#_x0000_t202" style="position:absolute;left:2268;top:14516;width:567;height:283;mso-position-horizontal-relative:margin;mso-position-vertical-relative:margin" strokeweight=".5pt">
                    <v:textbox style="mso-next-textbox:#_x0000_s2655" inset=".1mm,.1mm,.1mm,.1mm">
                      <w:txbxContent>
                        <w:p w:rsidR="001D7BDB" w:rsidRPr="000C09C7" w:rsidRDefault="001D7BDB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6" type="#_x0000_t202" style="position:absolute;left:2268;top:14232;width:567;height:283;mso-position-horizontal-relative:margin;mso-position-vertical-relative:margin" strokeweight=".5pt">
                    <v:textbox style="mso-next-textbox:#_x0000_s2656" inset=".1mm,.1mm,.1mm,.1mm">
                      <w:txbxContent>
                        <w:p w:rsidR="001D7BDB" w:rsidRPr="000C09C7" w:rsidRDefault="001D7BDB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7" type="#_x0000_t202" style="position:absolute;left:2835;top:14799;width:567;height:283;mso-position-horizontal-relative:margin;mso-position-vertical-relative:margin" strokeweight=".5pt">
                    <v:textbox style="mso-next-textbox:#_x0000_s2657" inset=".1mm,.1mm,.1mm,.1mm">
                      <w:txbxContent>
                        <w:p w:rsidR="001D7BDB" w:rsidRPr="000C09C7" w:rsidRDefault="001D7BDB" w:rsidP="000C09C7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2658" type="#_x0000_t202" style="position:absolute;left:2835;top:14232;width:567;height:283;mso-position-horizontal-relative:margin;mso-position-vertical-relative:margin" strokeweight=".5pt">
                    <v:textbox style="mso-next-textbox:#_x0000_s2658" inset=".1mm,.1mm,.1mm,.1mm">
                      <w:txbxContent>
                        <w:p w:rsidR="001D7BDB" w:rsidRPr="000C09C7" w:rsidRDefault="001D7BDB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9" type="#_x0000_t202" style="position:absolute;left:3402;top:14799;width:850;height:283;mso-position-horizontal-relative:margin;mso-position-vertical-relative:margin" strokeweight=".5pt">
                    <v:textbox style="mso-next-textbox:#_x0000_s2659" inset=".1mm,.1mm,.1mm,.1mm">
                      <w:txbxContent>
                        <w:p w:rsidR="001D7BDB" w:rsidRPr="000C09C7" w:rsidRDefault="001D7BDB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2660" type="#_x0000_t202" style="position:absolute;left:3402;top:14516;width:850;height:283;mso-position-horizontal-relative:margin;mso-position-vertical-relative:margin" strokeweight=".5pt">
                    <v:textbox style="mso-next-textbox:#_x0000_s2660" inset=".1mm,.1mm,.1mm,.1mm">
                      <w:txbxContent>
                        <w:p w:rsidR="001D7BDB" w:rsidRPr="000C09C7" w:rsidRDefault="001D7BDB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1" type="#_x0000_t202" style="position:absolute;left:3402;top:14232;width:850;height:283;mso-position-horizontal-relative:margin;mso-position-vertical-relative:margin" strokeweight=".5pt">
                    <v:textbox style="mso-next-textbox:#_x0000_s2661" inset=".1mm,.1mm,.1mm,.1mm">
                      <w:txbxContent>
                        <w:p w:rsidR="001D7BDB" w:rsidRPr="000C09C7" w:rsidRDefault="001D7BDB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2" type="#_x0000_t202" style="position:absolute;left:4253;top:14799;width:567;height:283;mso-position-horizontal-relative:margin;mso-position-vertical-relative:margin" strokeweight=".5pt">
                    <v:textbox style="mso-next-textbox:#_x0000_s2662" inset=".1mm,.1mm,.1mm,.1mm">
                      <w:txbxContent>
                        <w:p w:rsidR="001D7BDB" w:rsidRPr="000C09C7" w:rsidRDefault="001D7BDB" w:rsidP="000C09C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2663" type="#_x0000_t202" style="position:absolute;left:4253;top:14516;width:567;height:283;mso-position-horizontal-relative:margin;mso-position-vertical-relative:margin" strokeweight=".5pt">
                    <v:textbox style="mso-next-textbox:#_x0000_s2663" inset=".1mm,.1mm,.1mm,.1mm">
                      <w:txbxContent>
                        <w:p w:rsidR="001D7BDB" w:rsidRPr="000C09C7" w:rsidRDefault="001D7BDB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4" type="#_x0000_t202" style="position:absolute;left:4253;top:14232;width:567;height:283;mso-position-horizontal-relative:margin;mso-position-vertical-relative:margin" strokeweight=".5pt">
                    <v:textbox style="mso-next-textbox:#_x0000_s2664" inset=".1mm,.1mm,.1mm,.1mm">
                      <w:txbxContent>
                        <w:p w:rsidR="001D7BDB" w:rsidRPr="000C09C7" w:rsidRDefault="001D7BDB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shape id="_x0000_s2665" type="#_x0000_t202" style="position:absolute;left:4253;top:13382;width:6236;height:850;mso-position-horizontal-relative:margin;mso-position-vertical-relative:margin" strokeweight="1.5pt">
                  <v:textbox style="mso-next-textbox:#_x0000_s2665" inset=".1mm,.1mm,.1mm,.1mm">
                    <w:txbxContent>
                      <w:p w:rsidR="001D7BDB" w:rsidRDefault="001D7BDB" w:rsidP="000C09C7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0C09C7">
                          <w:rPr>
                            <w:sz w:val="22"/>
                            <w:szCs w:val="22"/>
                          </w:rPr>
                          <w:t>Обозначение документа</w:t>
                        </w:r>
                      </w:p>
                      <w:p w:rsidR="001D7BDB" w:rsidRPr="000C09C7" w:rsidRDefault="001D7BDB" w:rsidP="00505275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2666" type="#_x0000_t202" style="position:absolute;left:10490;top:13382;width:567;height:397;mso-position-horizontal-relative:margin;mso-position-vertical-relative:margin" strokeweight="1.5pt">
                  <v:textbox style="mso-next-textbox:#_x0000_s2666" inset=".1mm,.1mm,.1mm,.1mm">
                    <w:txbxContent>
                      <w:p w:rsidR="001D7BDB" w:rsidRPr="000C09C7" w:rsidRDefault="001D7BDB" w:rsidP="000C09C7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_x0000_s2667" type="#_x0000_t202" style="position:absolute;left:10490;top:13779;width:567;height:454;mso-position-horizontal-relative:margin;mso-position-vertical-relative:margin" strokeweight="1.5pt">
                  <v:textbox style="mso-next-textbox:#_x0000_s2667" inset=".1mm,.1mm,.1mm,.1mm">
                    <w:txbxContent>
                      <w:p w:rsidR="001D7BDB" w:rsidRPr="000C09C7" w:rsidRDefault="007777BF" w:rsidP="00406EFF">
                        <w:pPr>
                          <w:pStyle w:val="afe"/>
                          <w:spacing w:before="1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Style w:val="aff0"/>
                            <w:sz w:val="20"/>
                          </w:rPr>
                          <w:fldChar w:fldCharType="begin"/>
                        </w:r>
                        <w:r w:rsidR="001D7BDB">
                          <w:rPr>
                            <w:rStyle w:val="aff0"/>
                            <w:sz w:val="20"/>
                          </w:rPr>
                          <w:instrText xml:space="preserve"> PAGE </w:instrTex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separate"/>
                        </w:r>
                        <w:r w:rsidR="001D7BDB">
                          <w:rPr>
                            <w:rStyle w:val="aff0"/>
                            <w:noProof/>
                            <w:sz w:val="20"/>
                          </w:rPr>
                          <w:t>1</w: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line id="_x0000_s2668" style="position:absolute;mso-position-horizontal-relative:margin;mso-position-vertical-relative:margin" from="1134,15650" to="1134,16500" strokeweight="1.5pt"/>
              <v:line id="_x0000_s2669" style="position:absolute;mso-position-horizontal-relative:margin;mso-position-vertical-relative:margin" from="1701,15650" to="1701,16500" strokeweight="1.5pt"/>
              <v:line id="_x0000_s2670" style="position:absolute;mso-position-horizontal-relative:margin;mso-position-vertical-relative:margin" from="2268,15650" to="2268,16500" strokeweight="1.5pt"/>
              <v:line id="_x0000_s2671" style="position:absolute;mso-position-horizontal-relative:margin;mso-position-vertical-relative:margin" from="2835,15650" to="2835,16500" strokeweight="1.5pt"/>
              <v:line id="_x0000_s2672" style="position:absolute;mso-position-horizontal-relative:margin;mso-position-vertical-relative:margin" from="3402,15650" to="3402,16500" strokeweight="1.5pt"/>
              <v:line id="_x0000_s2673" style="position:absolute;mso-position-horizontal-relative:margin;mso-position-vertical-relative:margin" from="4253,15650" to="4253,16500" strokeweight="1.5pt"/>
              <v:line id="_x0000_s2674" style="position:absolute;mso-position-horizontal-relative:margin;mso-position-vertical-relative:margin" from="1134,16500" to="4819,16500" strokeweight="1.5pt"/>
              <v:line id="_x0000_s2675" style="position:absolute;mso-position-horizontal-relative:margin;mso-position-vertical-relative:margin" from="1134,16217" to="4819,16217" strokeweight="1.5pt"/>
              <v:line id="_x0000_s2676" style="position:absolute;mso-position-horizontal-relative:margin;mso-position-vertical-relative:margin" from="1134,15650" to="4819,15650" strokeweight="1.5pt"/>
            </v:group>
          </v:group>
          <v:shape id="_x0000_s2677" type="#_x0000_t202" style="position:absolute;left:10524;top:16556;width:1049;height:227;mso-position-horizontal-relative:page;mso-position-vertical-relative:page" stroked="f">
            <v:textbox style="mso-next-textbox:#_x0000_s2677" inset="0,0,0,0">
              <w:txbxContent>
                <w:p w:rsidR="001D7BDB" w:rsidRPr="000C09C7" w:rsidRDefault="001D7BDB" w:rsidP="000C09C7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</v:group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BDB" w:rsidRPr="00D37F16" w:rsidRDefault="00A8261C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723" style="position:absolute;left:0;text-align:left;margin-left:-48.35pt;margin-top:-44.2pt;width:558.5pt;height:810.8pt;z-index:251656704;mso-position-horizontal-relative:margin;mso-position-vertical-relative:margin" coordorigin="454,284" coordsize="11170,16216">
          <v:line id="_x0000_s4724" style="position:absolute;flip:y;mso-position-horizontal-relative:margin;mso-position-vertical-relative:margin" from="1134,284" to="1134,16498" strokeweight="1.5pt"/>
          <v:line id="_x0000_s4725" style="position:absolute;flip:y;mso-position-horizontal-relative:margin;mso-position-vertical-relative:margin" from="11624,284" to="11624,16498" strokeweight="1.5pt"/>
          <v:line id="_x0000_s4726" style="position:absolute;flip:y;mso-position-horizontal-relative:margin;mso-position-vertical-relative:margin" from="1134,284" to="11622,284" strokeweight="1.5pt"/>
          <v:shapetype id="_x0000_t202" coordsize="21600,21600" o:spt="202" path="m,l,21600r21600,l21600,xe">
            <v:stroke joinstyle="miter"/>
            <v:path gradientshapeok="t" o:connecttype="rect"/>
          </v:shapetype>
          <v:shape id="_x0000_s4727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727" inset=".1mm,.1mm,.1mm,.1mm">
              <w:txbxContent>
                <w:p w:rsidR="001D7BDB" w:rsidRPr="000C09C7" w:rsidRDefault="001D7BDB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28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728" inset=".1mm,.1mm,.1mm,.1mm">
              <w:txbxContent>
                <w:p w:rsidR="001D7BDB" w:rsidRPr="000C09C7" w:rsidRDefault="001D7BDB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729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729" inset=".1mm,.1mm,.1mm,.1mm">
              <w:txbxContent>
                <w:p w:rsidR="001D7BDB" w:rsidRPr="000C09C7" w:rsidRDefault="001D7BDB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30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730" inset=".1mm,.1mm,.1mm,.1mm">
              <w:txbxContent>
                <w:p w:rsidR="001D7BDB" w:rsidRPr="000C09C7" w:rsidRDefault="001D7BDB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731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731" inset=".1mm,.1mm,.1mm,.1mm">
              <w:txbxContent>
                <w:p w:rsidR="001D7BDB" w:rsidRPr="000C09C7" w:rsidRDefault="001D7BDB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32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732" inset=".1mm,.1mm,.1mm,.1mm">
              <w:txbxContent>
                <w:p w:rsidR="001D7BDB" w:rsidRPr="000C09C7" w:rsidRDefault="001D7BDB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Взам. инв. №</w:t>
                  </w:r>
                </w:p>
              </w:txbxContent>
            </v:textbox>
          </v:shape>
          <w10:wrap anchorx="margin" anchory="margin"/>
        </v:group>
      </w:pict>
    </w:r>
    <w:r w:rsidR="007777BF">
      <w:rPr>
        <w:lang w:val="en-US"/>
      </w:rPr>
      <w:fldChar w:fldCharType="begin"/>
    </w:r>
    <w:r w:rsidR="001D7BDB">
      <w:rPr>
        <w:lang w:val="en-US"/>
      </w:rPr>
      <w:instrText xml:space="preserve"> = </w:instrText>
    </w:r>
    <w:r w:rsidR="007777BF">
      <w:rPr>
        <w:lang w:val="en-US"/>
      </w:rPr>
      <w:fldChar w:fldCharType="begin"/>
    </w:r>
    <w:r w:rsidR="001D7BDB">
      <w:rPr>
        <w:lang w:val="en-US"/>
      </w:rPr>
      <w:instrText xml:space="preserve"> PAGEREF qwe_2 </w:instrText>
    </w:r>
    <w:r w:rsidR="007777BF">
      <w:rPr>
        <w:lang w:val="en-US"/>
      </w:rPr>
      <w:fldChar w:fldCharType="separate"/>
    </w:r>
    <w:r w:rsidR="008A6022">
      <w:rPr>
        <w:noProof/>
        <w:lang w:val="en-US"/>
      </w:rPr>
      <w:instrText>1</w:instrText>
    </w:r>
    <w:r w:rsidR="007777BF">
      <w:rPr>
        <w:lang w:val="en-US"/>
      </w:rPr>
      <w:fldChar w:fldCharType="end"/>
    </w:r>
    <w:r w:rsidR="001D7BDB">
      <w:rPr>
        <w:lang w:val="en-US"/>
      </w:rPr>
      <w:instrText>+</w:instrText>
    </w:r>
    <w:r w:rsidR="007777BF">
      <w:rPr>
        <w:lang w:val="en-US"/>
      </w:rPr>
      <w:fldChar w:fldCharType="begin"/>
    </w:r>
    <w:r w:rsidR="001D7BDB">
      <w:rPr>
        <w:lang w:val="en-US"/>
      </w:rPr>
      <w:instrText xml:space="preserve"> PAGEREF qwe_3 </w:instrText>
    </w:r>
    <w:r w:rsidR="007777BF">
      <w:rPr>
        <w:lang w:val="en-US"/>
      </w:rPr>
      <w:fldChar w:fldCharType="separate"/>
    </w:r>
    <w:r w:rsidR="008A6022">
      <w:rPr>
        <w:noProof/>
        <w:lang w:val="en-US"/>
      </w:rPr>
      <w:instrText>1</w:instrText>
    </w:r>
    <w:r w:rsidR="007777BF">
      <w:rPr>
        <w:lang w:val="en-US"/>
      </w:rPr>
      <w:fldChar w:fldCharType="end"/>
    </w:r>
    <w:r w:rsidR="001D7BDB">
      <w:rPr>
        <w:lang w:val="en-US"/>
      </w:rPr>
      <w:instrText>+</w:instrText>
    </w:r>
    <w:r w:rsidR="007777BF">
      <w:rPr>
        <w:lang w:val="en-US"/>
      </w:rPr>
      <w:fldChar w:fldCharType="begin"/>
    </w:r>
    <w:r w:rsidR="001D7BDB">
      <w:rPr>
        <w:lang w:val="en-US"/>
      </w:rPr>
      <w:instrText xml:space="preserve"> pageref qwe_4 </w:instrText>
    </w:r>
    <w:r w:rsidR="007777BF">
      <w:rPr>
        <w:lang w:val="en-US"/>
      </w:rPr>
      <w:fldChar w:fldCharType="separate"/>
    </w:r>
    <w:r w:rsidR="008A6022">
      <w:rPr>
        <w:noProof/>
        <w:lang w:val="en-US"/>
      </w:rPr>
      <w:instrText>2</w:instrText>
    </w:r>
    <w:r w:rsidR="007777BF">
      <w:rPr>
        <w:lang w:val="en-US"/>
      </w:rPr>
      <w:fldChar w:fldCharType="end"/>
    </w:r>
    <w:r w:rsidR="001D7BDB">
      <w:instrText>+</w:instrText>
    </w:r>
    <w:r w:rsidR="007777BF">
      <w:fldChar w:fldCharType="begin"/>
    </w:r>
    <w:r w:rsidR="001D7BDB">
      <w:rPr>
        <w:lang w:val="en-US"/>
      </w:rPr>
      <w:instrText>pageref qwe_5</w:instrText>
    </w:r>
    <w:r w:rsidR="007777BF">
      <w:fldChar w:fldCharType="separate"/>
    </w:r>
    <w:r w:rsidR="008A6022">
      <w:rPr>
        <w:noProof/>
        <w:lang w:val="en-US"/>
      </w:rPr>
      <w:instrText>1</w:instrText>
    </w:r>
    <w:r w:rsidR="007777BF">
      <w:fldChar w:fldCharType="end"/>
    </w:r>
    <w:r w:rsidR="001D7BDB">
      <w:rPr>
        <w:lang w:val="en-US"/>
      </w:rPr>
      <w:instrText>+</w:instrText>
    </w:r>
    <w:r w:rsidR="007777BF">
      <w:rPr>
        <w:lang w:val="en-US"/>
      </w:rPr>
      <w:fldChar w:fldCharType="begin"/>
    </w:r>
    <w:r w:rsidR="001D7BDB">
      <w:rPr>
        <w:lang w:val="en-US"/>
      </w:rPr>
      <w:instrText xml:space="preserve"> PAGE </w:instrText>
    </w:r>
    <w:r w:rsidR="007777BF">
      <w:rPr>
        <w:lang w:val="en-US"/>
      </w:rPr>
      <w:fldChar w:fldCharType="separate"/>
    </w:r>
    <w:r w:rsidR="008A6022">
      <w:rPr>
        <w:noProof/>
        <w:lang w:val="en-US"/>
      </w:rPr>
      <w:instrText>2</w:instrText>
    </w:r>
    <w:r w:rsidR="007777BF">
      <w:rPr>
        <w:lang w:val="en-US"/>
      </w:rPr>
      <w:fldChar w:fldCharType="end"/>
    </w:r>
    <w:r w:rsidR="007777BF">
      <w:rPr>
        <w:lang w:val="en-US"/>
      </w:rPr>
      <w:fldChar w:fldCharType="separate"/>
    </w:r>
    <w:r w:rsidR="008A6022">
      <w:rPr>
        <w:noProof/>
        <w:lang w:val="en-US"/>
      </w:rPr>
      <w:t>7</w:t>
    </w:r>
    <w:r w:rsidR="007777BF">
      <w:rPr>
        <w:lang w:val="en-US"/>
      </w:rPr>
      <w:fldChar w:fldCharType="end"/>
    </w:r>
  </w:p>
  <w:p w:rsidR="001D7BDB" w:rsidRPr="00AB7B64" w:rsidRDefault="001D7BDB" w:rsidP="00AB7B64">
    <w:pPr>
      <w:pStyle w:val="afb"/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BDB" w:rsidRPr="00D37F16" w:rsidRDefault="00A8261C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628" style="position:absolute;left:0;text-align:left;margin-left:-14.2pt;margin-top:0;width:524.5pt;height:810.7pt;z-index:251658752" coordorigin="1134,284" coordsize="10490,16214">
          <v:line id="_x0000_s4629" style="position:absolute;flip:y;mso-position-horizontal-relative:margin;mso-position-vertical-relative:margin" from="1134,284" to="1134,16498" strokeweight="1.5pt"/>
          <v:line id="_x0000_s4630" style="position:absolute;flip:y;mso-position-horizontal-relative:margin;mso-position-vertical-relative:margin" from="11624,284" to="11624,16498" strokeweight="1.5pt"/>
          <v:line id="_x0000_s4631" style="position:absolute;flip:y;mso-position-horizontal-relative:margin;mso-position-vertical-relative:margin" from="1134,284" to="11622,284" strokeweight="1.5pt"/>
        </v:group>
      </w:pict>
    </w:r>
    <w:r w:rsidR="007777BF">
      <w:rPr>
        <w:lang w:val="en-US"/>
      </w:rPr>
      <w:fldChar w:fldCharType="begin"/>
    </w:r>
    <w:r w:rsidR="001D7BDB">
      <w:rPr>
        <w:lang w:val="en-US"/>
      </w:rPr>
      <w:instrText xml:space="preserve"> = </w:instrText>
    </w:r>
    <w:r w:rsidR="007777BF">
      <w:rPr>
        <w:lang w:val="en-US"/>
      </w:rPr>
      <w:fldChar w:fldCharType="begin"/>
    </w:r>
    <w:r w:rsidR="001D7BDB">
      <w:rPr>
        <w:lang w:val="en-US"/>
      </w:rPr>
      <w:instrText xml:space="preserve"> PAGEREF qwe_2 </w:instrText>
    </w:r>
    <w:r w:rsidR="007777BF">
      <w:rPr>
        <w:lang w:val="en-US"/>
      </w:rPr>
      <w:fldChar w:fldCharType="separate"/>
    </w:r>
    <w:r w:rsidR="008A6022">
      <w:rPr>
        <w:noProof/>
        <w:lang w:val="en-US"/>
      </w:rPr>
      <w:instrText>1</w:instrText>
    </w:r>
    <w:r w:rsidR="007777BF">
      <w:rPr>
        <w:lang w:val="en-US"/>
      </w:rPr>
      <w:fldChar w:fldCharType="end"/>
    </w:r>
    <w:r w:rsidR="001D7BDB">
      <w:rPr>
        <w:lang w:val="en-US"/>
      </w:rPr>
      <w:instrText>+</w:instrText>
    </w:r>
    <w:r w:rsidR="007777BF">
      <w:rPr>
        <w:lang w:val="en-US"/>
      </w:rPr>
      <w:fldChar w:fldCharType="begin"/>
    </w:r>
    <w:r w:rsidR="001D7BDB">
      <w:rPr>
        <w:lang w:val="en-US"/>
      </w:rPr>
      <w:instrText xml:space="preserve"> PAGEREF qwe_3 </w:instrText>
    </w:r>
    <w:r w:rsidR="007777BF">
      <w:rPr>
        <w:lang w:val="en-US"/>
      </w:rPr>
      <w:fldChar w:fldCharType="separate"/>
    </w:r>
    <w:r w:rsidR="008A6022">
      <w:rPr>
        <w:noProof/>
        <w:lang w:val="en-US"/>
      </w:rPr>
      <w:instrText>1</w:instrText>
    </w:r>
    <w:r w:rsidR="007777BF">
      <w:rPr>
        <w:lang w:val="en-US"/>
      </w:rPr>
      <w:fldChar w:fldCharType="end"/>
    </w:r>
    <w:r w:rsidR="001D7BDB">
      <w:rPr>
        <w:lang w:val="en-US"/>
      </w:rPr>
      <w:instrText>+</w:instrText>
    </w:r>
    <w:r w:rsidR="007777BF">
      <w:rPr>
        <w:lang w:val="en-US"/>
      </w:rPr>
      <w:fldChar w:fldCharType="begin"/>
    </w:r>
    <w:r w:rsidR="001D7BDB">
      <w:rPr>
        <w:lang w:val="en-US"/>
      </w:rPr>
      <w:instrText xml:space="preserve"> pageref qwe_4 </w:instrText>
    </w:r>
    <w:r w:rsidR="007777BF">
      <w:rPr>
        <w:lang w:val="en-US"/>
      </w:rPr>
      <w:fldChar w:fldCharType="separate"/>
    </w:r>
    <w:r w:rsidR="008A6022">
      <w:rPr>
        <w:noProof/>
        <w:lang w:val="en-US"/>
      </w:rPr>
      <w:instrText>2</w:instrText>
    </w:r>
    <w:r w:rsidR="007777BF">
      <w:rPr>
        <w:lang w:val="en-US"/>
      </w:rPr>
      <w:fldChar w:fldCharType="end"/>
    </w:r>
    <w:r w:rsidR="001D7BDB">
      <w:instrText>+</w:instrText>
    </w:r>
    <w:r w:rsidR="007777BF">
      <w:fldChar w:fldCharType="begin"/>
    </w:r>
    <w:r w:rsidR="001D7BDB">
      <w:rPr>
        <w:lang w:val="en-US"/>
      </w:rPr>
      <w:instrText>pageref qwe_5</w:instrText>
    </w:r>
    <w:r w:rsidR="007777BF">
      <w:fldChar w:fldCharType="separate"/>
    </w:r>
    <w:r w:rsidR="008A6022">
      <w:rPr>
        <w:noProof/>
        <w:lang w:val="en-US"/>
      </w:rPr>
      <w:instrText>1</w:instrText>
    </w:r>
    <w:r w:rsidR="007777BF">
      <w:fldChar w:fldCharType="end"/>
    </w:r>
    <w:r w:rsidR="001D7BDB">
      <w:rPr>
        <w:lang w:val="en-US"/>
      </w:rPr>
      <w:instrText>+</w:instrText>
    </w:r>
    <w:r w:rsidR="007777BF">
      <w:rPr>
        <w:lang w:val="en-US"/>
      </w:rPr>
      <w:fldChar w:fldCharType="begin"/>
    </w:r>
    <w:r w:rsidR="001D7BDB">
      <w:rPr>
        <w:lang w:val="en-US"/>
      </w:rPr>
      <w:instrText xml:space="preserve"> PAGE </w:instrText>
    </w:r>
    <w:r w:rsidR="007777BF">
      <w:rPr>
        <w:lang w:val="en-US"/>
      </w:rPr>
      <w:fldChar w:fldCharType="separate"/>
    </w:r>
    <w:r w:rsidR="008A6022">
      <w:rPr>
        <w:noProof/>
        <w:lang w:val="en-US"/>
      </w:rPr>
      <w:instrText>1</w:instrText>
    </w:r>
    <w:r w:rsidR="007777BF">
      <w:rPr>
        <w:lang w:val="en-US"/>
      </w:rPr>
      <w:fldChar w:fldCharType="end"/>
    </w:r>
    <w:r w:rsidR="007777BF">
      <w:rPr>
        <w:lang w:val="en-US"/>
      </w:rPr>
      <w:fldChar w:fldCharType="separate"/>
    </w:r>
    <w:r w:rsidR="008A6022">
      <w:rPr>
        <w:noProof/>
        <w:lang w:val="en-US"/>
      </w:rPr>
      <w:t>6</w:t>
    </w:r>
    <w:r w:rsidR="007777BF">
      <w:rPr>
        <w:lang w:val="en-US"/>
      </w:rPr>
      <w:fldChar w:fldCharType="end"/>
    </w:r>
  </w:p>
  <w:p w:rsidR="001D7BDB" w:rsidRPr="00AB7B64" w:rsidRDefault="001D7BDB" w:rsidP="00AB7B64">
    <w:pPr>
      <w:pStyle w:val="af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BDB" w:rsidRDefault="00A8261C" w:rsidP="00A41B0E">
    <w:pPr>
      <w:pStyle w:val="afb"/>
      <w:ind w:firstLine="567"/>
      <w:jc w:val="center"/>
    </w:pPr>
    <w:r>
      <w:rPr>
        <w:noProof/>
      </w:rPr>
      <w:pict>
        <v:group id="_x0000_s3365" style="position:absolute;left:0;text-align:left;margin-left:-14.2pt;margin-top:0;width:524.5pt;height:810.8pt;z-index:251661824" coordorigin="1134,284" coordsize="10490,16216">
          <v:line id="_x0000_s3366" style="position:absolute;flip:y;mso-position-horizontal-relative:margin;mso-position-vertical-relative:margin" from="1134,284" to="1134,16498" strokeweight="1.5pt"/>
          <v:line id="_x0000_s3367" style="position:absolute;flip:y;mso-position-horizontal-relative:margin;mso-position-vertical-relative:margin" from="11624,284" to="11624,16498" strokeweight="1.5pt"/>
          <v:line id="_x0000_s3368" style="position:absolute;flip:y;mso-position-horizontal-relative:margin;mso-position-vertical-relative:margin" from="1134,284" to="11622,284" strokeweight="1.5pt"/>
          <v:line id="_x0000_s3369" style="position:absolute;mso-position-horizontal-relative:page;mso-position-vertical-relative:page" from="1134,16500" to="11622,16500" strokeweight="1.5pt"/>
        </v:group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BDB" w:rsidRDefault="00A8261C" w:rsidP="006C365F">
    <w:pPr>
      <w:pStyle w:val="afe"/>
      <w:rPr>
        <w:b/>
        <w:caps/>
        <w:sz w:val="22"/>
        <w:szCs w:val="22"/>
      </w:rPr>
    </w:pPr>
    <w:r>
      <w:rPr>
        <w:noProof/>
        <w:sz w:val="22"/>
        <w:szCs w:val="22"/>
      </w:rPr>
      <w:pict>
        <v:group id="_x0000_s4187" style="position:absolute;left:0;text-align:left;margin-left:-14.3pt;margin-top:-.1pt;width:524.5pt;height:810.8pt;z-index:251648512" coordorigin="1134,284" coordsize="10490,16216">
          <v:line id="_x0000_s4188" style="position:absolute;flip:y;mso-position-horizontal-relative:margin;mso-position-vertical-relative:margin" from="1134,284" to="1134,16498" strokeweight="1.5pt"/>
          <v:line id="_x0000_s4189" style="position:absolute;flip:y;mso-position-horizontal-relative:margin;mso-position-vertical-relative:margin" from="11624,284" to="11624,16498" strokeweight="1.5pt"/>
          <v:line id="_x0000_s4190" style="position:absolute;flip:y;mso-position-horizontal-relative:margin;mso-position-vertical-relative:margin" from="1134,284" to="11622,284" strokeweight="1.5pt"/>
          <v:line id="_x0000_s4191" style="position:absolute;mso-position-horizontal-relative:page;mso-position-vertical-relative:page" from="1134,16500" to="11622,16500" strokeweight="1.5pt"/>
        </v:group>
      </w:pict>
    </w:r>
  </w:p>
  <w:p w:rsidR="001D7BDB" w:rsidRDefault="001D7BDB" w:rsidP="006C365F">
    <w:pPr>
      <w:pStyle w:val="afe"/>
      <w:rPr>
        <w:b/>
        <w:caps/>
        <w:sz w:val="22"/>
        <w:szCs w:val="22"/>
      </w:rPr>
    </w:pPr>
  </w:p>
  <w:p w:rsidR="001D7BDB" w:rsidRDefault="001D7BDB" w:rsidP="006C365F">
    <w:pPr>
      <w:pStyle w:val="afe"/>
      <w:rPr>
        <w:b/>
        <w:caps/>
        <w:sz w:val="22"/>
        <w:szCs w:val="22"/>
      </w:rPr>
    </w:pPr>
  </w:p>
  <w:p w:rsidR="001D7BDB" w:rsidRPr="00DF204D" w:rsidRDefault="001D7BDB" w:rsidP="00A41B0E">
    <w:pPr>
      <w:pStyle w:val="afb"/>
      <w:ind w:firstLine="567"/>
      <w:jc w:val="center"/>
    </w:pPr>
  </w:p>
  <w:p w:rsidR="001D7BDB" w:rsidRDefault="001D7BDB" w:rsidP="00581F96">
    <w:pPr>
      <w:pStyle w:val="afb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BDB" w:rsidRPr="00D37F16" w:rsidRDefault="007777BF" w:rsidP="00B377E0">
    <w:pPr>
      <w:pStyle w:val="afb"/>
      <w:spacing w:before="120"/>
      <w:jc w:val="right"/>
      <w:rPr>
        <w:lang w:val="en-US"/>
      </w:rPr>
    </w:pPr>
    <w:r>
      <w:rPr>
        <w:lang w:val="en-US"/>
      </w:rPr>
      <w:fldChar w:fldCharType="begin"/>
    </w:r>
    <w:r w:rsidR="001D7BDB">
      <w:rPr>
        <w:lang w:val="en-US"/>
      </w:rPr>
      <w:instrText xml:space="preserve"> = </w:instrText>
    </w:r>
    <w:r>
      <w:rPr>
        <w:lang w:val="en-US"/>
      </w:rPr>
      <w:fldChar w:fldCharType="begin"/>
    </w:r>
    <w:r w:rsidR="001D7BDB"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8A6022">
      <w:rPr>
        <w:noProof/>
        <w:lang w:val="en-US"/>
      </w:rPr>
      <w:instrText>1</w:instrText>
    </w:r>
    <w:r>
      <w:rPr>
        <w:lang w:val="en-US"/>
      </w:rPr>
      <w:fldChar w:fldCharType="end"/>
    </w:r>
    <w:r w:rsidR="001D7BDB">
      <w:rPr>
        <w:lang w:val="en-US"/>
      </w:rPr>
      <w:instrText>+</w:instrText>
    </w:r>
    <w:r>
      <w:rPr>
        <w:lang w:val="en-US"/>
      </w:rPr>
      <w:fldChar w:fldCharType="begin"/>
    </w:r>
    <w:r w:rsidR="001D7BDB"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8A6022">
      <w:rPr>
        <w:noProof/>
        <w:lang w:val="en-US"/>
      </w:rPr>
      <w:instrText>2</w:instrText>
    </w:r>
    <w:r>
      <w:rPr>
        <w:lang w:val="en-US"/>
      </w:rPr>
      <w:fldChar w:fldCharType="end"/>
    </w:r>
    <w:r>
      <w:rPr>
        <w:lang w:val="en-US"/>
      </w:rPr>
      <w:fldChar w:fldCharType="separate"/>
    </w:r>
    <w:r w:rsidR="008A6022">
      <w:rPr>
        <w:noProof/>
        <w:lang w:val="en-US"/>
      </w:rPr>
      <w:t>3</w:t>
    </w:r>
    <w:r>
      <w:rPr>
        <w:lang w:val="en-US"/>
      </w:rPr>
      <w:fldChar w:fldCharType="end"/>
    </w:r>
    <w:r w:rsidR="00A8261C">
      <w:rPr>
        <w:noProof/>
      </w:rPr>
      <w:pict>
        <v:group id="_x0000_s4769" style="position:absolute;left:0;text-align:left;margin-left:22.7pt;margin-top:14.2pt;width:558.55pt;height:824.95pt;z-index:251645440;mso-position-horizontal-relative:page;mso-position-vertical-relative:page" coordorigin="454,284" coordsize="11171,16499">
          <v:shapetype id="_x0000_t202" coordsize="21600,21600" o:spt="202" path="m,l,21600r21600,l21600,xe">
            <v:stroke joinstyle="miter"/>
            <v:path gradientshapeok="t" o:connecttype="rect"/>
          </v:shapetype>
          <v:shape id="_x0000_s4770" type="#_x0000_t202" style="position:absolute;left:10524;top:16556;width:1049;height:227;mso-position-horizontal-relative:page;mso-position-vertical-relative:page" stroked="f">
            <v:textbox style="mso-next-textbox:#_x0000_s4770" inset="0,0,0,0">
              <w:txbxContent>
                <w:p w:rsidR="001D7BDB" w:rsidRPr="000C09C7" w:rsidRDefault="001D7BDB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  <v:group id="_x0000_s4771" style="position:absolute;left:454;top:284;width:11171;height:16219" coordorigin="454,284" coordsize="11171,16219">
            <v:group id="_x0000_s4772" style="position:absolute;left:454;top:284;width:11170;height:16216;mso-position-horizontal-relative:margin;mso-position-vertical-relative:margin" coordorigin="454,284" coordsize="11170,16216">
              <v:line id="_x0000_s4773" style="position:absolute;flip:y;mso-position-horizontal-relative:margin;mso-position-vertical-relative:margin" from="1134,284" to="1134,16498" strokeweight="1.5pt"/>
              <v:line id="_x0000_s4774" style="position:absolute;flip:y;mso-position-horizontal-relative:margin;mso-position-vertical-relative:margin" from="11624,284" to="11624,16498" strokeweight="1.5pt"/>
              <v:line id="_x0000_s4775" style="position:absolute;flip:y;mso-position-horizontal-relative:margin;mso-position-vertical-relative:margin" from="1134,284" to="11622,284" strokeweight="1.5pt"/>
              <v:shape id="_x0000_s477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776" inset=".1mm,.1mm,.1mm,.1mm">
                  <w:txbxContent>
                    <w:p w:rsidR="001D7BDB" w:rsidRPr="000C09C7" w:rsidRDefault="001D7BDB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77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777" inset=".1mm,.1mm,.1mm,.1mm">
                  <w:txbxContent>
                    <w:p w:rsidR="001D7BDB" w:rsidRPr="000C09C7" w:rsidRDefault="001D7BDB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77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778" inset=".1mm,.1mm,.1mm,.1mm">
                  <w:txbxContent>
                    <w:p w:rsidR="001D7BDB" w:rsidRPr="000C09C7" w:rsidRDefault="001D7BDB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77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779" inset=".1mm,.1mm,.1mm,.1mm">
                  <w:txbxContent>
                    <w:p w:rsidR="001D7BDB" w:rsidRPr="000C09C7" w:rsidRDefault="001D7BDB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78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780" inset=".1mm,.1mm,.1mm,.1mm">
                  <w:txbxContent>
                    <w:p w:rsidR="001D7BDB" w:rsidRPr="000C09C7" w:rsidRDefault="001D7BDB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78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781" inset=".1mm,.1mm,.1mm,.1mm">
                  <w:txbxContent>
                    <w:p w:rsidR="001D7BDB" w:rsidRPr="000C09C7" w:rsidRDefault="001D7BDB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782" style="position:absolute;left:1134;top:15026;width:10491;height:1477;mso-position-horizontal-relative:page;mso-position-vertical-relative:page" coordorigin="1134,5613" coordsize="10491,1477">
              <v:shape id="_x0000_s4783" type="#_x0000_t202" style="position:absolute;left:1134;top:5613;width:10488;height:624;mso-position-horizontal-relative:page;mso-position-vertical-relative:page" filled="f" strokeweight="1.5pt">
                <v:textbox style="mso-next-textbox:#_x0000_s4783" inset=".5mm,.3mm,.5mm,.3mm">
                  <w:txbxContent>
                    <w:p w:rsidR="001D7BDB" w:rsidRPr="00FB0971" w:rsidRDefault="001D7BDB" w:rsidP="00B377E0">
                      <w:pPr>
                        <w:pStyle w:val="afe"/>
                        <w:jc w:val="left"/>
                        <w:rPr>
                          <w:sz w:val="12"/>
                          <w:szCs w:val="12"/>
                        </w:rPr>
                      </w:pPr>
                      <w:r w:rsidRPr="00FB0971">
                        <w:rPr>
                          <w:sz w:val="12"/>
                          <w:szCs w:val="12"/>
                        </w:rPr>
                        <w:t xml:space="preserve">Настоящий  документ/чертеж является </w:t>
                      </w:r>
                      <w:r>
                        <w:rPr>
                          <w:sz w:val="12"/>
                          <w:szCs w:val="12"/>
                        </w:rPr>
                        <w:t xml:space="preserve">интеллектуальной </w:t>
                      </w:r>
                      <w:r w:rsidRPr="00FB0971">
                        <w:rPr>
                          <w:sz w:val="12"/>
                          <w:szCs w:val="12"/>
                        </w:rPr>
                        <w:t>собственностью ОАО “ВНИПИнефть”, включая все запатентованные и патентоспособные детали и/или конфиденциальную информацию, а их использование обусловлено  соглашением с пользователем, по которому он обязуется не воспроизводить, как целиком, так и частично, настоящий документ/чертеж или материал, который он описывает, а также не использовать настоящий документ для любых целей, за исключением тех, на которые у него имеется специальное разрешение ОАО  “ВНИПИнефть” в  письменном виде.</w:t>
                      </w:r>
                    </w:p>
                  </w:txbxContent>
                </v:textbox>
              </v:shape>
              <v:group id="_x0000_s4784" style="position:absolute;left:1134;top:6237;width:10491;height:853" coordorigin="1134,6237" coordsize="10491,853">
                <v:group id="_x0000_s4785" style="position:absolute;left:1134;top:6237;width:3686;height:850;mso-position-horizontal-relative:page;mso-position-vertical-relative:page" coordorigin="1134,14232" coordsize="3686,850">
                  <v:shape id="_x0000_s4786" type="#_x0000_t202" style="position:absolute;left:2835;top:14516;width:567;height:283;mso-position-horizontal-relative:margin;mso-position-vertical-relative:margin" strokeweight=".5pt">
                    <v:textbox style="mso-next-textbox:#_x0000_s4786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87" type="#_x0000_t202" style="position:absolute;left:1134;top:14799;width:567;height:283;mso-position-horizontal-relative:margin;mso-position-vertical-relative:margin" strokeweight=".5pt">
                    <v:textbox style="mso-next-textbox:#_x0000_s4787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4788" type="#_x0000_t202" style="position:absolute;left:1134;top:14516;width:567;height:283;mso-position-horizontal-relative:margin;mso-position-vertical-relative:margin" strokeweight=".5pt">
                    <v:textbox style="mso-next-textbox:#_x0000_s4788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89" type="#_x0000_t202" style="position:absolute;left:1134;top:14232;width:567;height:283;mso-position-horizontal-relative:margin;mso-position-vertical-relative:margin" strokeweight=".5pt">
                    <v:textbox style="mso-next-textbox:#_x0000_s4789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0" type="#_x0000_t202" style="position:absolute;left:1701;top:14799;width:567;height:283;mso-position-horizontal-relative:margin;mso-position-vertical-relative:margin" strokeweight=".5pt">
                    <v:textbox style="mso-next-textbox:#_x0000_s4790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Кол.уч.</w:t>
                          </w:r>
                        </w:p>
                      </w:txbxContent>
                    </v:textbox>
                  </v:shape>
                  <v:shape id="_x0000_s4791" type="#_x0000_t202" style="position:absolute;left:1701;top:14516;width:567;height:283;mso-position-horizontal-relative:margin;mso-position-vertical-relative:margin" strokeweight=".5pt">
                    <v:textbox style="mso-next-textbox:#_x0000_s4791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2" type="#_x0000_t202" style="position:absolute;left:1701;top:14232;width:567;height:283;mso-position-horizontal-relative:margin;mso-position-vertical-relative:margin" strokeweight=".5pt">
                    <v:textbox style="mso-next-textbox:#_x0000_s4792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3" type="#_x0000_t202" style="position:absolute;left:2268;top:14799;width:567;height:283;mso-position-horizontal-relative:margin;mso-position-vertical-relative:margin" strokeweight=".5pt">
                    <v:textbox style="mso-next-textbox:#_x0000_s4793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794" type="#_x0000_t202" style="position:absolute;left:2268;top:14516;width:567;height:283;mso-position-horizontal-relative:margin;mso-position-vertical-relative:margin" strokeweight=".5pt">
                    <v:textbox style="mso-next-textbox:#_x0000_s4794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5" type="#_x0000_t202" style="position:absolute;left:2268;top:14232;width:567;height:283;mso-position-horizontal-relative:margin;mso-position-vertical-relative:margin" strokeweight=".5pt">
                    <v:textbox style="mso-next-textbox:#_x0000_s4795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6" type="#_x0000_t202" style="position:absolute;left:2835;top:14799;width:567;height:283;mso-position-horizontal-relative:margin;mso-position-vertical-relative:margin" strokeweight=".5pt">
                    <v:textbox style="mso-next-textbox:#_x0000_s4796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4797" type="#_x0000_t202" style="position:absolute;left:2835;top:14232;width:567;height:283;mso-position-horizontal-relative:margin;mso-position-vertical-relative:margin" strokeweight=".5pt">
                    <v:textbox style="mso-next-textbox:#_x0000_s4797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8" type="#_x0000_t202" style="position:absolute;left:3402;top:14799;width:850;height:283;mso-position-horizontal-relative:margin;mso-position-vertical-relative:margin" strokeweight=".5pt">
                    <v:textbox style="mso-next-textbox:#_x0000_s4798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4799" type="#_x0000_t202" style="position:absolute;left:3402;top:14516;width:850;height:283;mso-position-horizontal-relative:margin;mso-position-vertical-relative:margin" strokeweight=".5pt">
                    <v:textbox style="mso-next-textbox:#_x0000_s4799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800" type="#_x0000_t202" style="position:absolute;left:3402;top:14232;width:850;height:283;mso-position-horizontal-relative:margin;mso-position-vertical-relative:margin" strokeweight=".5pt">
                    <v:textbox style="mso-next-textbox:#_x0000_s4800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801" type="#_x0000_t202" style="position:absolute;left:4253;top:14799;width:567;height:283;mso-position-horizontal-relative:margin;mso-position-vertical-relative:margin" strokeweight=".5pt">
                    <v:textbox style="mso-next-textbox:#_x0000_s4801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4802" type="#_x0000_t202" style="position:absolute;left:4253;top:14516;width:567;height:283;mso-position-horizontal-relative:margin;mso-position-vertical-relative:margin" strokeweight=".5pt">
                    <v:textbox style="mso-next-textbox:#_x0000_s4802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803" type="#_x0000_t202" style="position:absolute;left:4253;top:14232;width:567;height:283;mso-position-horizontal-relative:margin;mso-position-vertical-relative:margin" strokeweight=".5pt">
                    <v:textbox style="mso-next-textbox:#_x0000_s4803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group id="_x0000_s4804" style="position:absolute;left:1134;top:6237;width:10491;height:853;mso-position-horizontal-relative:page;mso-position-vertical-relative:page" coordorigin="1161,6354" coordsize="10491,853">
                  <v:shape id="_x0000_s4805" type="#_x0000_t202" style="position:absolute;left:4847;top:6354;width:3713;height:850;mso-position-horizontal-relative:margin;mso-position-vertical-relative:margin" strokeweight="1.5pt">
                    <v:textbox style="mso-next-textbox:#_x0000_s4805" inset=".1mm,.1mm,.1mm,.1mm">
                      <w:txbxContent>
                        <w:p w:rsidR="001D7BDB" w:rsidRPr="002559B2" w:rsidRDefault="001D7BDB" w:rsidP="008A173F">
                          <w:pPr>
                            <w:pStyle w:val="afe"/>
                            <w:spacing w:before="24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2367-2696-7603</w:t>
                          </w:r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.1</w:t>
                          </w:r>
                          <w:r w:rsidRPr="00AC346F">
                            <w:rPr>
                              <w:sz w:val="22"/>
                              <w:szCs w:val="22"/>
                            </w:rPr>
                            <w:t>-</w:t>
                          </w:r>
                          <w:r>
                            <w:rPr>
                              <w:sz w:val="22"/>
                              <w:szCs w:val="22"/>
                            </w:rPr>
                            <w:t>ОТР-обознач.</w:t>
                          </w:r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-</w:t>
                          </w:r>
                          <w:r>
                            <w:rPr>
                              <w:sz w:val="22"/>
                              <w:szCs w:val="22"/>
                            </w:rPr>
                            <w:t>С</w:t>
                          </w:r>
                        </w:p>
                      </w:txbxContent>
                    </v:textbox>
                  </v:shape>
                  <v:shape id="_x0000_s4806" type="#_x0000_t202" style="position:absolute;left:11084;top:6354;width:567;height:397;mso-position-horizontal-relative:margin;mso-position-vertical-relative:margin" strokeweight="1.5pt">
                    <v:textbox style="mso-next-textbox:#_x0000_s4806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807" type="#_x0000_t202" style="position:absolute;left:11085;top:6753;width:567;height:454;mso-position-horizontal-relative:page;mso-position-vertical-relative:page" strokeweight="1.5pt">
                    <v:textbox style="mso-next-textbox:#_x0000_s4807" inset=".1mm,.1mm,.1mm,.1mm">
                      <w:txbxContent>
                        <w:p w:rsidR="001D7BDB" w:rsidRPr="000C09C7" w:rsidRDefault="007777BF" w:rsidP="00B377E0">
                          <w:pPr>
                            <w:pStyle w:val="afe"/>
                            <w:spacing w:before="120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 w:rsidR="001D7BDB"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 w:rsidR="008A6022">
                            <w:rPr>
                              <w:rStyle w:val="aff0"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line id="_x0000_s4808" style="position:absolute;mso-position-horizontal-relative:margin;mso-position-vertical-relative:margin" from="1161,6354" to="1161,7204" strokeweight="1.5pt"/>
                  <v:line id="_x0000_s4809" style="position:absolute;mso-position-horizontal-relative:margin;mso-position-vertical-relative:margin" from="1728,6354" to="1728,7204" strokeweight="1.5pt"/>
                  <v:line id="_x0000_s4810" style="position:absolute;mso-position-horizontal-relative:margin;mso-position-vertical-relative:margin" from="2295,6354" to="2295,7204" strokeweight="1.5pt"/>
                  <v:line id="_x0000_s4811" style="position:absolute;mso-position-horizontal-relative:margin;mso-position-vertical-relative:margin" from="2862,6354" to="2862,7204" strokeweight="1.5pt"/>
                  <v:line id="_x0000_s4812" style="position:absolute;mso-position-horizontal-relative:margin;mso-position-vertical-relative:margin" from="3429,6354" to="3429,7204" strokeweight="1.5pt"/>
                  <v:line id="_x0000_s4813" style="position:absolute;mso-position-horizontal-relative:margin;mso-position-vertical-relative:margin" from="4280,6354" to="4280,7204" strokeweight="1.5pt"/>
                  <v:line id="_x0000_s4814" style="position:absolute;mso-position-horizontal-relative:margin;mso-position-vertical-relative:margin" from="1161,7204" to="4846,7204" strokeweight="1.5pt"/>
                  <v:line id="_x0000_s4815" style="position:absolute;mso-position-horizontal-relative:margin;mso-position-vertical-relative:margin" from="1161,6921" to="4846,6921" strokeweight="1.5pt"/>
                  <v:line id="_x0000_s4816" style="position:absolute;mso-position-horizontal-relative:margin;mso-position-vertical-relative:margin" from="1161,6354" to="4846,6354" strokeweight="1.5pt"/>
                  <v:shape id="_x0000_s4817" type="#_x0000_t202" style="position:absolute;left:8562;top:6356;width:2523;height:850;mso-position-horizontal-relative:page;mso-position-vertical-relative:page" filled="f" strokeweight="1.5pt">
                    <v:textbox style="mso-next-textbox:#_x0000_s4817" inset=".1mm,.1mm,.1mm,.1mm"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794"/>
                            <w:gridCol w:w="1729"/>
                          </w:tblGrid>
                          <w:tr w:rsidR="001D7BDB" w:rsidRPr="005E53F8" w:rsidTr="005E53F8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794" w:type="dxa"/>
                                <w:noWrap/>
                                <w:vAlign w:val="center"/>
                              </w:tcPr>
                              <w:p w:rsidR="001D7BDB" w:rsidRPr="0041571B" w:rsidRDefault="001D7BDB" w:rsidP="001B5FB8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489585" cy="337185"/>
                                      <wp:effectExtent l="19050" t="0" r="5715" b="0"/>
                                      <wp:docPr id="1" name="Рисунок 1" descr="logo_1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logo_1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 b="-830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89585" cy="3371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1729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1D7BDB" w:rsidRPr="005E53F8" w:rsidRDefault="001D7BDB" w:rsidP="005E53F8">
                                <w:pPr>
                                  <w:pStyle w:val="afe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Филиал</w:t>
                                </w:r>
                              </w:p>
                              <w:p w:rsidR="001D7BDB" w:rsidRPr="005E53F8" w:rsidRDefault="001D7BDB" w:rsidP="005E53F8">
                                <w:pPr>
                                  <w:pStyle w:val="afe"/>
                                  <w:jc w:val="left"/>
                                  <w:rPr>
                                    <w:spacing w:val="-6"/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ОАО«ВНИПИнефть»</w:t>
                                </w:r>
                              </w:p>
                              <w:p w:rsidR="001D7BDB" w:rsidRPr="005E53F8" w:rsidRDefault="001D7BDB" w:rsidP="005E53F8">
                                <w:pPr>
                                  <w:pStyle w:val="afe"/>
                                  <w:jc w:val="left"/>
                                  <w:rPr>
                                    <w:szCs w:val="20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г. Пермь</w:t>
                                </w:r>
                              </w:p>
                            </w:tc>
                          </w:tr>
                        </w:tbl>
                        <w:p w:rsidR="001D7BDB" w:rsidRPr="00173D91" w:rsidRDefault="001D7BDB" w:rsidP="00B377E0">
                          <w:pPr>
                            <w:rPr>
                              <w:szCs w:val="22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</v:group>
          <w10:wrap anchorx="page" anchory="page"/>
        </v:group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BDB" w:rsidRPr="00D37F16" w:rsidRDefault="00A8261C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300" style="position:absolute;left:0;text-align:left;margin-left:-14.2pt;margin-top:0;width:524.5pt;height:810.7pt;z-index:251649536" coordorigin="1134,284" coordsize="10490,16214">
          <v:line id="_x0000_s4301" style="position:absolute;flip:y;mso-position-horizontal-relative:margin;mso-position-vertical-relative:margin" from="1134,284" to="1134,16498" strokeweight="1.5pt"/>
          <v:line id="_x0000_s4302" style="position:absolute;flip:y;mso-position-horizontal-relative:margin;mso-position-vertical-relative:margin" from="11624,284" to="11624,16498" strokeweight="1.5pt"/>
          <v:line id="_x0000_s4303" style="position:absolute;flip:y;mso-position-horizontal-relative:margin;mso-position-vertical-relative:margin" from="1134,284" to="11622,284" strokeweight="1.5pt"/>
        </v:group>
      </w:pict>
    </w:r>
    <w:r w:rsidR="007777BF">
      <w:rPr>
        <w:lang w:val="en-US"/>
      </w:rPr>
      <w:fldChar w:fldCharType="begin"/>
    </w:r>
    <w:r w:rsidR="001D7BDB">
      <w:rPr>
        <w:lang w:val="en-US"/>
      </w:rPr>
      <w:instrText xml:space="preserve"> = </w:instrText>
    </w:r>
    <w:r w:rsidR="007777BF">
      <w:rPr>
        <w:lang w:val="en-US"/>
      </w:rPr>
      <w:fldChar w:fldCharType="begin"/>
    </w:r>
    <w:r w:rsidR="001D7BDB">
      <w:rPr>
        <w:lang w:val="en-US"/>
      </w:rPr>
      <w:instrText xml:space="preserve"> PAGEREF qwe_2 </w:instrText>
    </w:r>
    <w:r w:rsidR="007777BF">
      <w:rPr>
        <w:lang w:val="en-US"/>
      </w:rPr>
      <w:fldChar w:fldCharType="separate"/>
    </w:r>
    <w:r w:rsidR="008A6022">
      <w:rPr>
        <w:noProof/>
        <w:lang w:val="en-US"/>
      </w:rPr>
      <w:instrText>1</w:instrText>
    </w:r>
    <w:r w:rsidR="007777BF">
      <w:rPr>
        <w:lang w:val="en-US"/>
      </w:rPr>
      <w:fldChar w:fldCharType="end"/>
    </w:r>
    <w:r w:rsidR="001D7BDB">
      <w:rPr>
        <w:lang w:val="en-US"/>
      </w:rPr>
      <w:instrText>+</w:instrText>
    </w:r>
    <w:r w:rsidR="007777BF">
      <w:rPr>
        <w:lang w:val="en-US"/>
      </w:rPr>
      <w:fldChar w:fldCharType="begin"/>
    </w:r>
    <w:r w:rsidR="001D7BDB">
      <w:rPr>
        <w:lang w:val="en-US"/>
      </w:rPr>
      <w:instrText xml:space="preserve"> PAGE </w:instrText>
    </w:r>
    <w:r w:rsidR="007777BF">
      <w:rPr>
        <w:lang w:val="en-US"/>
      </w:rPr>
      <w:fldChar w:fldCharType="separate"/>
    </w:r>
    <w:r w:rsidR="008A6022">
      <w:rPr>
        <w:noProof/>
        <w:lang w:val="en-US"/>
      </w:rPr>
      <w:instrText>1</w:instrText>
    </w:r>
    <w:r w:rsidR="007777BF">
      <w:rPr>
        <w:lang w:val="en-US"/>
      </w:rPr>
      <w:fldChar w:fldCharType="end"/>
    </w:r>
    <w:r w:rsidR="007777BF">
      <w:rPr>
        <w:lang w:val="en-US"/>
      </w:rPr>
      <w:fldChar w:fldCharType="separate"/>
    </w:r>
    <w:r w:rsidR="008A6022">
      <w:rPr>
        <w:noProof/>
        <w:lang w:val="en-US"/>
      </w:rPr>
      <w:t>2</w:t>
    </w:r>
    <w:r w:rsidR="007777BF">
      <w:rPr>
        <w:lang w:val="en-US"/>
      </w:rPr>
      <w:fldChar w:fldCharType="end"/>
    </w:r>
  </w:p>
  <w:p w:rsidR="001D7BDB" w:rsidRPr="00AB7B64" w:rsidRDefault="001D7BDB" w:rsidP="00AB7B64">
    <w:pPr>
      <w:pStyle w:val="afb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BDB" w:rsidRPr="00D37F16" w:rsidRDefault="00A8261C" w:rsidP="00B377E0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821" style="position:absolute;left:0;text-align:left;margin-left:-48.2pt;margin-top:-28.35pt;width:558.5pt;height:810.8pt;z-index:251670016;mso-position-horizontal-relative:margin;mso-position-vertical-relative:margin" coordorigin="454,284" coordsize="11170,16216">
          <v:line id="_x0000_s4822" style="position:absolute;flip:y;mso-position-horizontal-relative:margin;mso-position-vertical-relative:margin" from="1134,284" to="1134,16498" strokeweight="1.5pt"/>
          <v:line id="_x0000_s4823" style="position:absolute;flip:y;mso-position-horizontal-relative:margin;mso-position-vertical-relative:margin" from="11624,284" to="11624,16498" strokeweight="1.5pt"/>
          <v:line id="_x0000_s4824" style="position:absolute;flip:y;mso-position-horizontal-relative:margin;mso-position-vertical-relative:margin" from="1134,284" to="11622,284" strokeweight="1.5pt"/>
          <v:shapetype id="_x0000_t202" coordsize="21600,21600" o:spt="202" path="m,l,21600r21600,l21600,xe">
            <v:stroke joinstyle="miter"/>
            <v:path gradientshapeok="t" o:connecttype="rect"/>
          </v:shapetype>
          <v:shape id="_x0000_s4825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825" inset=".1mm,.1mm,.1mm,.1mm">
              <w:txbxContent>
                <w:p w:rsidR="001D7BDB" w:rsidRPr="000C09C7" w:rsidRDefault="001D7BDB" w:rsidP="00B377E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26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826" inset=".1mm,.1mm,.1mm,.1mm">
              <w:txbxContent>
                <w:p w:rsidR="001D7BDB" w:rsidRPr="000C09C7" w:rsidRDefault="001D7BDB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827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827" inset=".1mm,.1mm,.1mm,.1mm">
              <w:txbxContent>
                <w:p w:rsidR="001D7BDB" w:rsidRPr="000C09C7" w:rsidRDefault="001D7BDB" w:rsidP="00B377E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28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828" inset=".1mm,.1mm,.1mm,.1mm">
              <w:txbxContent>
                <w:p w:rsidR="001D7BDB" w:rsidRPr="000C09C7" w:rsidRDefault="001D7BDB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829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829" inset=".1mm,.1mm,.1mm,.1mm">
              <w:txbxContent>
                <w:p w:rsidR="001D7BDB" w:rsidRPr="000C09C7" w:rsidRDefault="001D7BDB" w:rsidP="00B377E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30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830" inset=".1mm,.1mm,.1mm,.1mm">
              <w:txbxContent>
                <w:p w:rsidR="001D7BDB" w:rsidRPr="000C09C7" w:rsidRDefault="001D7BDB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Взам. инв. №</w:t>
                  </w:r>
                </w:p>
              </w:txbxContent>
            </v:textbox>
          </v:shape>
          <w10:wrap anchorx="margin" anchory="margin"/>
        </v:group>
      </w:pict>
    </w:r>
    <w:r w:rsidR="007777BF">
      <w:rPr>
        <w:lang w:val="en-US"/>
      </w:rPr>
      <w:fldChar w:fldCharType="begin"/>
    </w:r>
    <w:r w:rsidR="001D7BDB">
      <w:rPr>
        <w:lang w:val="en-US"/>
      </w:rPr>
      <w:instrText xml:space="preserve"> = </w:instrText>
    </w:r>
    <w:r w:rsidR="007777BF">
      <w:rPr>
        <w:lang w:val="en-US"/>
      </w:rPr>
      <w:fldChar w:fldCharType="begin"/>
    </w:r>
    <w:r w:rsidR="001D7BDB">
      <w:rPr>
        <w:lang w:val="en-US"/>
      </w:rPr>
      <w:instrText xml:space="preserve"> PAGEREF qwe_2 </w:instrText>
    </w:r>
    <w:r w:rsidR="007777BF">
      <w:rPr>
        <w:lang w:val="en-US"/>
      </w:rPr>
      <w:fldChar w:fldCharType="separate"/>
    </w:r>
    <w:r w:rsidR="008A6022">
      <w:rPr>
        <w:noProof/>
        <w:lang w:val="en-US"/>
      </w:rPr>
      <w:instrText>1</w:instrText>
    </w:r>
    <w:r w:rsidR="007777BF">
      <w:rPr>
        <w:lang w:val="en-US"/>
      </w:rPr>
      <w:fldChar w:fldCharType="end"/>
    </w:r>
    <w:r w:rsidR="001D7BDB">
      <w:rPr>
        <w:lang w:val="en-US"/>
      </w:rPr>
      <w:instrText>+</w:instrText>
    </w:r>
    <w:r w:rsidR="007777BF">
      <w:rPr>
        <w:lang w:val="en-US"/>
      </w:rPr>
      <w:fldChar w:fldCharType="begin"/>
    </w:r>
    <w:r w:rsidR="001D7BDB">
      <w:rPr>
        <w:lang w:val="en-US"/>
      </w:rPr>
      <w:instrText xml:space="preserve"> PAGEREF qwe_3 </w:instrText>
    </w:r>
    <w:r w:rsidR="007777BF">
      <w:rPr>
        <w:lang w:val="en-US"/>
      </w:rPr>
      <w:fldChar w:fldCharType="separate"/>
    </w:r>
    <w:r w:rsidR="008A6022">
      <w:rPr>
        <w:noProof/>
        <w:lang w:val="en-US"/>
      </w:rPr>
      <w:instrText>1</w:instrText>
    </w:r>
    <w:r w:rsidR="007777BF">
      <w:rPr>
        <w:lang w:val="en-US"/>
      </w:rPr>
      <w:fldChar w:fldCharType="end"/>
    </w:r>
    <w:r w:rsidR="001D7BDB">
      <w:rPr>
        <w:lang w:val="en-US"/>
      </w:rPr>
      <w:instrText>+</w:instrText>
    </w:r>
    <w:r w:rsidR="007777BF">
      <w:rPr>
        <w:lang w:val="en-US"/>
      </w:rPr>
      <w:fldChar w:fldCharType="begin"/>
    </w:r>
    <w:r w:rsidR="001D7BDB">
      <w:rPr>
        <w:lang w:val="en-US"/>
      </w:rPr>
      <w:instrText xml:space="preserve"> PAGE </w:instrText>
    </w:r>
    <w:r w:rsidR="007777BF">
      <w:rPr>
        <w:lang w:val="en-US"/>
      </w:rPr>
      <w:fldChar w:fldCharType="separate"/>
    </w:r>
    <w:r w:rsidR="008A6022">
      <w:rPr>
        <w:noProof/>
        <w:lang w:val="en-US"/>
      </w:rPr>
      <w:instrText>2</w:instrText>
    </w:r>
    <w:r w:rsidR="007777BF">
      <w:rPr>
        <w:lang w:val="en-US"/>
      </w:rPr>
      <w:fldChar w:fldCharType="end"/>
    </w:r>
    <w:r w:rsidR="007777BF">
      <w:rPr>
        <w:lang w:val="en-US"/>
      </w:rPr>
      <w:fldChar w:fldCharType="separate"/>
    </w:r>
    <w:r w:rsidR="008A6022">
      <w:rPr>
        <w:noProof/>
        <w:lang w:val="en-US"/>
      </w:rPr>
      <w:t>4</w:t>
    </w:r>
    <w:r w:rsidR="007777BF">
      <w:rPr>
        <w:lang w:val="en-US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BDB" w:rsidRPr="00D37F16" w:rsidRDefault="00A8261C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535" style="position:absolute;left:0;text-align:left;margin-left:-14.2pt;margin-top:0;width:524.5pt;height:810.7pt;z-index:251662848" coordorigin="1134,284" coordsize="10490,16214">
          <v:line id="_x0000_s4536" style="position:absolute;flip:y;mso-position-horizontal-relative:margin;mso-position-vertical-relative:margin" from="1134,284" to="1134,16498" strokeweight="1.5pt"/>
          <v:line id="_x0000_s4537" style="position:absolute;flip:y;mso-position-horizontal-relative:margin;mso-position-vertical-relative:margin" from="11624,284" to="11624,16498" strokeweight="1.5pt"/>
          <v:line id="_x0000_s4538" style="position:absolute;flip:y;mso-position-horizontal-relative:margin;mso-position-vertical-relative:margin" from="1134,284" to="11622,284" strokeweight="1.5pt"/>
        </v:group>
      </w:pict>
    </w:r>
    <w:r w:rsidR="007777BF">
      <w:rPr>
        <w:lang w:val="en-US"/>
      </w:rPr>
      <w:fldChar w:fldCharType="begin"/>
    </w:r>
    <w:r w:rsidR="001D7BDB">
      <w:rPr>
        <w:lang w:val="en-US"/>
      </w:rPr>
      <w:instrText xml:space="preserve"> = </w:instrText>
    </w:r>
    <w:r w:rsidR="007777BF">
      <w:rPr>
        <w:lang w:val="en-US"/>
      </w:rPr>
      <w:fldChar w:fldCharType="begin"/>
    </w:r>
    <w:r w:rsidR="001D7BDB">
      <w:rPr>
        <w:lang w:val="en-US"/>
      </w:rPr>
      <w:instrText xml:space="preserve"> PAGEREF qwe_2 </w:instrText>
    </w:r>
    <w:r w:rsidR="007777BF">
      <w:rPr>
        <w:lang w:val="en-US"/>
      </w:rPr>
      <w:fldChar w:fldCharType="separate"/>
    </w:r>
    <w:r w:rsidR="008A6022">
      <w:rPr>
        <w:noProof/>
        <w:lang w:val="en-US"/>
      </w:rPr>
      <w:instrText>1</w:instrText>
    </w:r>
    <w:r w:rsidR="007777BF">
      <w:rPr>
        <w:lang w:val="en-US"/>
      </w:rPr>
      <w:fldChar w:fldCharType="end"/>
    </w:r>
    <w:r w:rsidR="001D7BDB">
      <w:rPr>
        <w:lang w:val="en-US"/>
      </w:rPr>
      <w:instrText>+</w:instrText>
    </w:r>
    <w:r w:rsidR="007777BF">
      <w:rPr>
        <w:lang w:val="en-US"/>
      </w:rPr>
      <w:fldChar w:fldCharType="begin"/>
    </w:r>
    <w:r w:rsidR="001D7BDB">
      <w:rPr>
        <w:lang w:val="en-US"/>
      </w:rPr>
      <w:instrText xml:space="preserve"> PAGEREF qwe_3 </w:instrText>
    </w:r>
    <w:r w:rsidR="007777BF">
      <w:rPr>
        <w:lang w:val="en-US"/>
      </w:rPr>
      <w:fldChar w:fldCharType="separate"/>
    </w:r>
    <w:r w:rsidR="008A6022">
      <w:rPr>
        <w:noProof/>
        <w:lang w:val="en-US"/>
      </w:rPr>
      <w:instrText>1</w:instrText>
    </w:r>
    <w:r w:rsidR="007777BF">
      <w:rPr>
        <w:lang w:val="en-US"/>
      </w:rPr>
      <w:fldChar w:fldCharType="end"/>
    </w:r>
    <w:r w:rsidR="001D7BDB">
      <w:rPr>
        <w:lang w:val="en-US"/>
      </w:rPr>
      <w:instrText>+</w:instrText>
    </w:r>
    <w:r w:rsidR="007777BF">
      <w:rPr>
        <w:lang w:val="en-US"/>
      </w:rPr>
      <w:fldChar w:fldCharType="begin"/>
    </w:r>
    <w:r w:rsidR="001D7BDB">
      <w:rPr>
        <w:lang w:val="en-US"/>
      </w:rPr>
      <w:instrText xml:space="preserve"> PAGE </w:instrText>
    </w:r>
    <w:r w:rsidR="007777BF">
      <w:rPr>
        <w:lang w:val="en-US"/>
      </w:rPr>
      <w:fldChar w:fldCharType="separate"/>
    </w:r>
    <w:r w:rsidR="008A6022">
      <w:rPr>
        <w:noProof/>
        <w:lang w:val="en-US"/>
      </w:rPr>
      <w:instrText>1</w:instrText>
    </w:r>
    <w:r w:rsidR="007777BF">
      <w:rPr>
        <w:lang w:val="en-US"/>
      </w:rPr>
      <w:fldChar w:fldCharType="end"/>
    </w:r>
    <w:r w:rsidR="007777BF">
      <w:rPr>
        <w:lang w:val="en-US"/>
      </w:rPr>
      <w:fldChar w:fldCharType="separate"/>
    </w:r>
    <w:r w:rsidR="008A6022">
      <w:rPr>
        <w:noProof/>
        <w:lang w:val="en-US"/>
      </w:rPr>
      <w:t>3</w:t>
    </w:r>
    <w:r w:rsidR="007777BF">
      <w:rPr>
        <w:lang w:val="en-US"/>
      </w:rPr>
      <w:fldChar w:fldCharType="end"/>
    </w:r>
  </w:p>
  <w:p w:rsidR="001D7BDB" w:rsidRPr="00AB7B64" w:rsidRDefault="001D7BDB" w:rsidP="00AB7B64">
    <w:pPr>
      <w:pStyle w:val="afb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BDB" w:rsidRPr="00D37F16" w:rsidRDefault="007777BF" w:rsidP="00B377E0">
    <w:pPr>
      <w:pStyle w:val="afb"/>
      <w:spacing w:before="120"/>
      <w:jc w:val="right"/>
      <w:rPr>
        <w:lang w:val="en-US"/>
      </w:rPr>
    </w:pPr>
    <w:r>
      <w:rPr>
        <w:lang w:val="en-US"/>
      </w:rPr>
      <w:fldChar w:fldCharType="begin"/>
    </w:r>
    <w:r w:rsidR="001D7BDB">
      <w:rPr>
        <w:lang w:val="en-US"/>
      </w:rPr>
      <w:instrText xml:space="preserve"> = </w:instrText>
    </w:r>
    <w:r>
      <w:rPr>
        <w:lang w:val="en-US"/>
      </w:rPr>
      <w:fldChar w:fldCharType="begin"/>
    </w:r>
    <w:r w:rsidR="001D7BDB"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1D7BDB">
      <w:rPr>
        <w:noProof/>
        <w:lang w:val="en-US"/>
      </w:rPr>
      <w:instrText>1</w:instrText>
    </w:r>
    <w:r>
      <w:rPr>
        <w:lang w:val="en-US"/>
      </w:rPr>
      <w:fldChar w:fldCharType="end"/>
    </w:r>
    <w:r w:rsidR="001D7BDB">
      <w:rPr>
        <w:lang w:val="en-US"/>
      </w:rPr>
      <w:instrText>+</w:instrText>
    </w:r>
    <w:r>
      <w:rPr>
        <w:lang w:val="en-US"/>
      </w:rPr>
      <w:fldChar w:fldCharType="begin"/>
    </w:r>
    <w:r w:rsidR="001D7BDB"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1D7BDB">
      <w:rPr>
        <w:noProof/>
        <w:lang w:val="en-US"/>
      </w:rPr>
      <w:instrText>1</w:instrText>
    </w:r>
    <w:r>
      <w:rPr>
        <w:lang w:val="en-US"/>
      </w:rPr>
      <w:fldChar w:fldCharType="end"/>
    </w:r>
    <w:r w:rsidR="001D7BDB">
      <w:rPr>
        <w:lang w:val="en-US"/>
      </w:rPr>
      <w:instrText>+</w:instrText>
    </w:r>
    <w:r>
      <w:rPr>
        <w:lang w:val="en-US"/>
      </w:rPr>
      <w:fldChar w:fldCharType="begin"/>
    </w:r>
    <w:r w:rsidR="001D7BDB">
      <w:rPr>
        <w:lang w:val="en-US"/>
      </w:rPr>
      <w:instrText xml:space="preserve"> pageref qwe_4 </w:instrText>
    </w:r>
    <w:r>
      <w:rPr>
        <w:lang w:val="en-US"/>
      </w:rPr>
      <w:fldChar w:fldCharType="separate"/>
    </w:r>
    <w:r w:rsidR="001D7BDB">
      <w:rPr>
        <w:noProof/>
        <w:lang w:val="en-US"/>
      </w:rPr>
      <w:instrText>2</w:instrText>
    </w:r>
    <w:r>
      <w:rPr>
        <w:lang w:val="en-US"/>
      </w:rPr>
      <w:fldChar w:fldCharType="end"/>
    </w:r>
    <w:r w:rsidR="001D7BDB">
      <w:instrText>+</w:instrText>
    </w:r>
    <w:r>
      <w:rPr>
        <w:lang w:val="en-US"/>
      </w:rPr>
      <w:fldChar w:fldCharType="begin"/>
    </w:r>
    <w:r w:rsidR="001D7BDB"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1D7BDB">
      <w:rPr>
        <w:noProof/>
        <w:lang w:val="en-US"/>
      </w:rPr>
      <w:instrText>2</w:instrText>
    </w:r>
    <w:r>
      <w:rPr>
        <w:lang w:val="en-US"/>
      </w:rPr>
      <w:fldChar w:fldCharType="end"/>
    </w:r>
    <w:r>
      <w:rPr>
        <w:lang w:val="en-US"/>
      </w:rPr>
      <w:fldChar w:fldCharType="separate"/>
    </w:r>
    <w:r w:rsidR="001D7BDB">
      <w:rPr>
        <w:noProof/>
        <w:lang w:val="en-US"/>
      </w:rPr>
      <w:t>6</w:t>
    </w:r>
    <w:r>
      <w:rPr>
        <w:lang w:val="en-US"/>
      </w:rPr>
      <w:fldChar w:fldCharType="end"/>
    </w:r>
    <w:r w:rsidR="00A8261C">
      <w:rPr>
        <w:noProof/>
      </w:rPr>
      <w:pict>
        <v:group id="_x0000_s4960" style="position:absolute;left:0;text-align:left;margin-left:22.7pt;margin-top:14.2pt;width:558.55pt;height:824.95pt;z-index:251646464;mso-position-horizontal-relative:page;mso-position-vertical-relative:page" coordorigin="454,284" coordsize="11171,16499">
          <v:shapetype id="_x0000_t202" coordsize="21600,21600" o:spt="202" path="m,l,21600r21600,l21600,xe">
            <v:stroke joinstyle="miter"/>
            <v:path gradientshapeok="t" o:connecttype="rect"/>
          </v:shapetype>
          <v:shape id="_x0000_s4961" type="#_x0000_t202" style="position:absolute;left:10524;top:16556;width:1049;height:227;mso-position-horizontal-relative:page;mso-position-vertical-relative:page" stroked="f">
            <v:textbox style="mso-next-textbox:#_x0000_s4961" inset="0,0,0,0">
              <w:txbxContent>
                <w:p w:rsidR="001D7BDB" w:rsidRPr="000C09C7" w:rsidRDefault="001D7BDB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  <v:group id="_x0000_s4962" style="position:absolute;left:454;top:284;width:11171;height:16219" coordorigin="454,284" coordsize="11171,16219">
            <v:group id="_x0000_s4963" style="position:absolute;left:454;top:284;width:11170;height:16216;mso-position-horizontal-relative:margin;mso-position-vertical-relative:margin" coordorigin="454,284" coordsize="11170,16216">
              <v:line id="_x0000_s4964" style="position:absolute;flip:y;mso-position-horizontal-relative:margin;mso-position-vertical-relative:margin" from="1134,284" to="1134,16498" strokeweight="1.5pt"/>
              <v:line id="_x0000_s4965" style="position:absolute;flip:y;mso-position-horizontal-relative:margin;mso-position-vertical-relative:margin" from="11624,284" to="11624,16498" strokeweight="1.5pt"/>
              <v:line id="_x0000_s4966" style="position:absolute;flip:y;mso-position-horizontal-relative:margin;mso-position-vertical-relative:margin" from="1134,284" to="11622,284" strokeweight="1.5pt"/>
              <v:shape id="_x0000_s4967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967" inset=".1mm,.1mm,.1mm,.1mm">
                  <w:txbxContent>
                    <w:p w:rsidR="001D7BDB" w:rsidRPr="000C09C7" w:rsidRDefault="001D7BDB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68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968" inset=".1mm,.1mm,.1mm,.1mm">
                  <w:txbxContent>
                    <w:p w:rsidR="001D7BDB" w:rsidRPr="000C09C7" w:rsidRDefault="001D7BDB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969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969" inset=".1mm,.1mm,.1mm,.1mm">
                  <w:txbxContent>
                    <w:p w:rsidR="001D7BDB" w:rsidRPr="000C09C7" w:rsidRDefault="001D7BDB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70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970" inset=".1mm,.1mm,.1mm,.1mm">
                  <w:txbxContent>
                    <w:p w:rsidR="001D7BDB" w:rsidRPr="000C09C7" w:rsidRDefault="001D7BDB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971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971" inset=".1mm,.1mm,.1mm,.1mm">
                  <w:txbxContent>
                    <w:p w:rsidR="001D7BDB" w:rsidRPr="000C09C7" w:rsidRDefault="001D7BDB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72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972" inset=".1mm,.1mm,.1mm,.1mm">
                  <w:txbxContent>
                    <w:p w:rsidR="001D7BDB" w:rsidRPr="000C09C7" w:rsidRDefault="001D7BDB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973" style="position:absolute;left:1134;top:15026;width:10491;height:1477;mso-position-horizontal-relative:page;mso-position-vertical-relative:page" coordorigin="1134,5613" coordsize="10491,1477">
              <v:shape id="_x0000_s4974" type="#_x0000_t202" style="position:absolute;left:1134;top:5613;width:10488;height:624;mso-position-horizontal-relative:page;mso-position-vertical-relative:page" filled="f" strokeweight="1.5pt">
                <v:textbox style="mso-next-textbox:#_x0000_s4974" inset=".5mm,.3mm,.5mm,.3mm">
                  <w:txbxContent>
                    <w:p w:rsidR="001D7BDB" w:rsidRPr="00FB0971" w:rsidRDefault="001D7BDB" w:rsidP="00B377E0">
                      <w:pPr>
                        <w:pStyle w:val="afe"/>
                        <w:jc w:val="left"/>
                        <w:rPr>
                          <w:sz w:val="12"/>
                          <w:szCs w:val="12"/>
                        </w:rPr>
                      </w:pPr>
                      <w:r w:rsidRPr="00FB0971">
                        <w:rPr>
                          <w:sz w:val="12"/>
                          <w:szCs w:val="12"/>
                        </w:rPr>
                        <w:t xml:space="preserve">Настоящий  документ/чертеж является </w:t>
                      </w:r>
                      <w:r>
                        <w:rPr>
                          <w:sz w:val="12"/>
                          <w:szCs w:val="12"/>
                        </w:rPr>
                        <w:t xml:space="preserve">интеллектуальной </w:t>
                      </w:r>
                      <w:r w:rsidRPr="00FB0971">
                        <w:rPr>
                          <w:sz w:val="12"/>
                          <w:szCs w:val="12"/>
                        </w:rPr>
                        <w:t>собственностью ОАО “ВНИПИнефть”, включая все запатентованные и патентоспособные детали и/или конфиденциальную информацию, а их использование обусловлено  соглашением с пользователем, по которому он обязуется не воспроизводить, как целиком, так и частично, настоящий документ/чертеж или материал, который он описывает, а также не использовать настоящий документ для любых целей, за исключением тех, на которые у него имеется специальное разрешение ОАО  “ВНИПИнефть” в  письменном виде.</w:t>
                      </w:r>
                    </w:p>
                  </w:txbxContent>
                </v:textbox>
              </v:shape>
              <v:group id="_x0000_s4975" style="position:absolute;left:1134;top:6237;width:10491;height:853" coordorigin="1134,6237" coordsize="10491,853">
                <v:group id="_x0000_s4976" style="position:absolute;left:1134;top:6237;width:3686;height:850;mso-position-horizontal-relative:page;mso-position-vertical-relative:page" coordorigin="1134,14232" coordsize="3686,850">
                  <v:shape id="_x0000_s4977" type="#_x0000_t202" style="position:absolute;left:2835;top:14516;width:567;height:283;mso-position-horizontal-relative:margin;mso-position-vertical-relative:margin" strokeweight=".5pt">
                    <v:textbox style="mso-next-textbox:#_x0000_s4977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78" type="#_x0000_t202" style="position:absolute;left:1134;top:14799;width:567;height:283;mso-position-horizontal-relative:margin;mso-position-vertical-relative:margin" strokeweight=".5pt">
                    <v:textbox style="mso-next-textbox:#_x0000_s4978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4979" type="#_x0000_t202" style="position:absolute;left:1134;top:14516;width:567;height:283;mso-position-horizontal-relative:margin;mso-position-vertical-relative:margin" strokeweight=".5pt">
                    <v:textbox style="mso-next-textbox:#_x0000_s4979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0" type="#_x0000_t202" style="position:absolute;left:1134;top:14232;width:567;height:283;mso-position-horizontal-relative:margin;mso-position-vertical-relative:margin" strokeweight=".5pt">
                    <v:textbox style="mso-next-textbox:#_x0000_s4980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1" type="#_x0000_t202" style="position:absolute;left:1701;top:14799;width:567;height:283;mso-position-horizontal-relative:margin;mso-position-vertical-relative:margin" strokeweight=".5pt">
                    <v:textbox style="mso-next-textbox:#_x0000_s4981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Кол.уч.</w:t>
                          </w:r>
                        </w:p>
                      </w:txbxContent>
                    </v:textbox>
                  </v:shape>
                  <v:shape id="_x0000_s4982" type="#_x0000_t202" style="position:absolute;left:1701;top:14516;width:567;height:283;mso-position-horizontal-relative:margin;mso-position-vertical-relative:margin" strokeweight=".5pt">
                    <v:textbox style="mso-next-textbox:#_x0000_s4982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3" type="#_x0000_t202" style="position:absolute;left:1701;top:14232;width:567;height:283;mso-position-horizontal-relative:margin;mso-position-vertical-relative:margin" strokeweight=".5pt">
                    <v:textbox style="mso-next-textbox:#_x0000_s4983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4" type="#_x0000_t202" style="position:absolute;left:2268;top:14799;width:567;height:283;mso-position-horizontal-relative:margin;mso-position-vertical-relative:margin" strokeweight=".5pt">
                    <v:textbox style="mso-next-textbox:#_x0000_s4984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85" type="#_x0000_t202" style="position:absolute;left:2268;top:14516;width:567;height:283;mso-position-horizontal-relative:margin;mso-position-vertical-relative:margin" strokeweight=".5pt">
                    <v:textbox style="mso-next-textbox:#_x0000_s4985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6" type="#_x0000_t202" style="position:absolute;left:2268;top:14232;width:567;height:283;mso-position-horizontal-relative:margin;mso-position-vertical-relative:margin" strokeweight=".5pt">
                    <v:textbox style="mso-next-textbox:#_x0000_s4986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7" type="#_x0000_t202" style="position:absolute;left:2835;top:14799;width:567;height:283;mso-position-horizontal-relative:margin;mso-position-vertical-relative:margin" strokeweight=".5pt">
                    <v:textbox style="mso-next-textbox:#_x0000_s4987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4988" type="#_x0000_t202" style="position:absolute;left:2835;top:14232;width:567;height:283;mso-position-horizontal-relative:margin;mso-position-vertical-relative:margin" strokeweight=".5pt">
                    <v:textbox style="mso-next-textbox:#_x0000_s4988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9" type="#_x0000_t202" style="position:absolute;left:3402;top:14799;width:850;height:283;mso-position-horizontal-relative:margin;mso-position-vertical-relative:margin" strokeweight=".5pt">
                    <v:textbox style="mso-next-textbox:#_x0000_s4989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4990" type="#_x0000_t202" style="position:absolute;left:3402;top:14516;width:850;height:283;mso-position-horizontal-relative:margin;mso-position-vertical-relative:margin" strokeweight=".5pt">
                    <v:textbox style="mso-next-textbox:#_x0000_s4990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1" type="#_x0000_t202" style="position:absolute;left:3402;top:14232;width:850;height:283;mso-position-horizontal-relative:margin;mso-position-vertical-relative:margin" strokeweight=".5pt">
                    <v:textbox style="mso-next-textbox:#_x0000_s4991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2" type="#_x0000_t202" style="position:absolute;left:4253;top:14799;width:567;height:283;mso-position-horizontal-relative:margin;mso-position-vertical-relative:margin" strokeweight=".5pt">
                    <v:textbox style="mso-next-textbox:#_x0000_s4992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4993" type="#_x0000_t202" style="position:absolute;left:4253;top:14516;width:567;height:283;mso-position-horizontal-relative:margin;mso-position-vertical-relative:margin" strokeweight=".5pt">
                    <v:textbox style="mso-next-textbox:#_x0000_s4993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4" type="#_x0000_t202" style="position:absolute;left:4253;top:14232;width:567;height:283;mso-position-horizontal-relative:margin;mso-position-vertical-relative:margin" strokeweight=".5pt">
                    <v:textbox style="mso-next-textbox:#_x0000_s4994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group id="_x0000_s4995" style="position:absolute;left:1134;top:6237;width:10491;height:853;mso-position-horizontal-relative:page;mso-position-vertical-relative:page" coordorigin="1161,6354" coordsize="10491,853">
                  <v:shape id="_x0000_s4996" type="#_x0000_t202" style="position:absolute;left:4847;top:6354;width:3713;height:850;mso-position-horizontal-relative:margin;mso-position-vertical-relative:margin" strokeweight="1.5pt">
                    <v:textbox style="mso-next-textbox:#_x0000_s4996" inset=".1mm,.1mm,.1mm,.1mm">
                      <w:txbxContent>
                        <w:p w:rsidR="001D7BDB" w:rsidRPr="003A4A1F" w:rsidRDefault="001D7BDB" w:rsidP="008A173F">
                          <w:pPr>
                            <w:pStyle w:val="afe"/>
                            <w:spacing w:before="24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2367-2696-7603</w:t>
                          </w:r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.1</w:t>
                          </w:r>
                          <w:r>
                            <w:rPr>
                              <w:sz w:val="22"/>
                              <w:szCs w:val="22"/>
                            </w:rPr>
                            <w:t>-ОТР-обознач.</w:t>
                          </w:r>
                        </w:p>
                      </w:txbxContent>
                    </v:textbox>
                  </v:shape>
                  <v:shape id="_x0000_s4997" type="#_x0000_t202" style="position:absolute;left:11084;top:6354;width:567;height:397;mso-position-horizontal-relative:margin;mso-position-vertical-relative:margin" strokeweight="1.5pt">
                    <v:textbox style="mso-next-textbox:#_x0000_s4997" inset=".1mm,.1mm,.1mm,.1mm">
                      <w:txbxContent>
                        <w:p w:rsidR="001D7BDB" w:rsidRPr="000C09C7" w:rsidRDefault="001D7BDB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98" type="#_x0000_t202" style="position:absolute;left:11085;top:6753;width:567;height:454;mso-position-horizontal-relative:page;mso-position-vertical-relative:page" strokeweight="1.5pt">
                    <v:textbox style="mso-next-textbox:#_x0000_s4998" inset=".1mm,.1mm,.1mm,.1mm">
                      <w:txbxContent>
                        <w:p w:rsidR="001D7BDB" w:rsidRPr="000C09C7" w:rsidRDefault="007777BF" w:rsidP="00B377E0">
                          <w:pPr>
                            <w:pStyle w:val="afe"/>
                            <w:spacing w:before="120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 w:rsidR="001D7BDB"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 w:rsidR="001D7BDB">
                            <w:rPr>
                              <w:rStyle w:val="aff0"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line id="_x0000_s4999" style="position:absolute;mso-position-horizontal-relative:margin;mso-position-vertical-relative:margin" from="1161,6354" to="1161,7204" strokeweight="1.5pt"/>
                  <v:line id="_x0000_s5000" style="position:absolute;mso-position-horizontal-relative:margin;mso-position-vertical-relative:margin" from="1728,6354" to="1728,7204" strokeweight="1.5pt"/>
                  <v:line id="_x0000_s5001" style="position:absolute;mso-position-horizontal-relative:margin;mso-position-vertical-relative:margin" from="2295,6354" to="2295,7204" strokeweight="1.5pt"/>
                  <v:line id="_x0000_s5002" style="position:absolute;mso-position-horizontal-relative:margin;mso-position-vertical-relative:margin" from="2862,6354" to="2862,7204" strokeweight="1.5pt"/>
                  <v:line id="_x0000_s5003" style="position:absolute;mso-position-horizontal-relative:margin;mso-position-vertical-relative:margin" from="3429,6354" to="3429,7204" strokeweight="1.5pt"/>
                  <v:line id="_x0000_s5004" style="position:absolute;mso-position-horizontal-relative:margin;mso-position-vertical-relative:margin" from="4280,6354" to="4280,7204" strokeweight="1.5pt"/>
                  <v:line id="_x0000_s5005" style="position:absolute;mso-position-horizontal-relative:margin;mso-position-vertical-relative:margin" from="1161,7204" to="4846,7204" strokeweight="1.5pt"/>
                  <v:line id="_x0000_s5006" style="position:absolute;mso-position-horizontal-relative:margin;mso-position-vertical-relative:margin" from="1161,6921" to="4846,6921" strokeweight="1.5pt"/>
                  <v:line id="_x0000_s5007" style="position:absolute;mso-position-horizontal-relative:margin;mso-position-vertical-relative:margin" from="1161,6354" to="4846,6354" strokeweight="1.5pt"/>
                  <v:shape id="_x0000_s5008" type="#_x0000_t202" style="position:absolute;left:8562;top:6356;width:2523;height:850;mso-position-horizontal-relative:page;mso-position-vertical-relative:page" filled="f" strokeweight="1.5pt">
                    <v:textbox style="mso-next-textbox:#_x0000_s5008" inset=".1mm,.1mm,.1mm,.1mm"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794"/>
                            <w:gridCol w:w="1729"/>
                          </w:tblGrid>
                          <w:tr w:rsidR="001D7BDB" w:rsidRPr="005E53F8" w:rsidTr="005E53F8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794" w:type="dxa"/>
                                <w:noWrap/>
                                <w:vAlign w:val="center"/>
                              </w:tcPr>
                              <w:p w:rsidR="001D7BDB" w:rsidRPr="0041571B" w:rsidRDefault="001D7BDB" w:rsidP="001B5FB8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489585" cy="337185"/>
                                      <wp:effectExtent l="19050" t="0" r="5715" b="0"/>
                                      <wp:docPr id="12" name="Рисунок 12" descr="logo_1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 descr="logo_1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 b="-830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89585" cy="3371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1729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1D7BDB" w:rsidRPr="005E53F8" w:rsidRDefault="001D7BDB" w:rsidP="005E53F8">
                                <w:pPr>
                                  <w:pStyle w:val="afe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Филиал</w:t>
                                </w:r>
                              </w:p>
                              <w:p w:rsidR="001D7BDB" w:rsidRPr="005E53F8" w:rsidRDefault="001D7BDB" w:rsidP="005E53F8">
                                <w:pPr>
                                  <w:pStyle w:val="afe"/>
                                  <w:jc w:val="left"/>
                                  <w:rPr>
                                    <w:spacing w:val="-6"/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ОАО«ВНИПИнефть»</w:t>
                                </w:r>
                              </w:p>
                              <w:p w:rsidR="001D7BDB" w:rsidRPr="005E53F8" w:rsidRDefault="001D7BDB" w:rsidP="005E53F8">
                                <w:pPr>
                                  <w:pStyle w:val="afe"/>
                                  <w:jc w:val="left"/>
                                  <w:rPr>
                                    <w:szCs w:val="20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г. Пермь</w:t>
                                </w:r>
                              </w:p>
                            </w:tc>
                          </w:tr>
                        </w:tbl>
                        <w:p w:rsidR="001D7BDB" w:rsidRPr="00173D91" w:rsidRDefault="001D7BDB" w:rsidP="00B377E0">
                          <w:pPr>
                            <w:rPr>
                              <w:szCs w:val="22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</v:group>
          <w10:wrap anchorx="page" anchory="page"/>
        </v:group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BDB" w:rsidRPr="00D37F16" w:rsidRDefault="00A8261C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868" style="position:absolute;left:0;text-align:left;margin-left:-14.2pt;margin-top:0;width:524.5pt;height:810.7pt;z-index:251652608" coordorigin="1134,284" coordsize="10490,16214">
          <v:line id="_x0000_s4869" style="position:absolute;flip:y;mso-position-horizontal-relative:margin;mso-position-vertical-relative:margin" from="1134,284" to="1134,16498" strokeweight="1.5pt"/>
          <v:line id="_x0000_s4870" style="position:absolute;flip:y;mso-position-horizontal-relative:margin;mso-position-vertical-relative:margin" from="11624,284" to="11624,16498" strokeweight="1.5pt"/>
          <v:line id="_x0000_s4871" style="position:absolute;flip:y;mso-position-horizontal-relative:margin;mso-position-vertical-relative:margin" from="1134,284" to="11622,284" strokeweight="1.5pt"/>
        </v:group>
      </w:pict>
    </w:r>
    <w:r w:rsidR="007777BF">
      <w:rPr>
        <w:lang w:val="en-US"/>
      </w:rPr>
      <w:fldChar w:fldCharType="begin"/>
    </w:r>
    <w:r w:rsidR="001D7BDB">
      <w:rPr>
        <w:lang w:val="en-US"/>
      </w:rPr>
      <w:instrText xml:space="preserve"> = </w:instrText>
    </w:r>
    <w:r w:rsidR="007777BF">
      <w:rPr>
        <w:lang w:val="en-US"/>
      </w:rPr>
      <w:fldChar w:fldCharType="begin"/>
    </w:r>
    <w:r w:rsidR="001D7BDB">
      <w:rPr>
        <w:lang w:val="en-US"/>
      </w:rPr>
      <w:instrText xml:space="preserve"> PAGEREF qwe_2 </w:instrText>
    </w:r>
    <w:r w:rsidR="007777BF">
      <w:rPr>
        <w:lang w:val="en-US"/>
      </w:rPr>
      <w:fldChar w:fldCharType="separate"/>
    </w:r>
    <w:r w:rsidR="008A6022">
      <w:rPr>
        <w:noProof/>
        <w:lang w:val="en-US"/>
      </w:rPr>
      <w:instrText>1</w:instrText>
    </w:r>
    <w:r w:rsidR="007777BF">
      <w:rPr>
        <w:lang w:val="en-US"/>
      </w:rPr>
      <w:fldChar w:fldCharType="end"/>
    </w:r>
    <w:r w:rsidR="001D7BDB">
      <w:rPr>
        <w:lang w:val="en-US"/>
      </w:rPr>
      <w:instrText>+</w:instrText>
    </w:r>
    <w:r w:rsidR="007777BF">
      <w:rPr>
        <w:lang w:val="en-US"/>
      </w:rPr>
      <w:fldChar w:fldCharType="begin"/>
    </w:r>
    <w:r w:rsidR="001D7BDB">
      <w:rPr>
        <w:lang w:val="en-US"/>
      </w:rPr>
      <w:instrText xml:space="preserve"> PAGEREF qwe_3 </w:instrText>
    </w:r>
    <w:r w:rsidR="007777BF">
      <w:rPr>
        <w:lang w:val="en-US"/>
      </w:rPr>
      <w:fldChar w:fldCharType="separate"/>
    </w:r>
    <w:r w:rsidR="008A6022">
      <w:rPr>
        <w:noProof/>
        <w:lang w:val="en-US"/>
      </w:rPr>
      <w:instrText>1</w:instrText>
    </w:r>
    <w:r w:rsidR="007777BF">
      <w:rPr>
        <w:lang w:val="en-US"/>
      </w:rPr>
      <w:fldChar w:fldCharType="end"/>
    </w:r>
    <w:r w:rsidR="001D7BDB">
      <w:rPr>
        <w:lang w:val="en-US"/>
      </w:rPr>
      <w:instrText>+</w:instrText>
    </w:r>
    <w:r w:rsidR="007777BF">
      <w:rPr>
        <w:lang w:val="en-US"/>
      </w:rPr>
      <w:fldChar w:fldCharType="begin"/>
    </w:r>
    <w:r w:rsidR="001D7BDB">
      <w:rPr>
        <w:lang w:val="en-US"/>
      </w:rPr>
      <w:instrText xml:space="preserve"> pageref qwe_4 </w:instrText>
    </w:r>
    <w:r w:rsidR="007777BF">
      <w:rPr>
        <w:lang w:val="en-US"/>
      </w:rPr>
      <w:fldChar w:fldCharType="separate"/>
    </w:r>
    <w:r w:rsidR="008A6022">
      <w:rPr>
        <w:noProof/>
        <w:lang w:val="en-US"/>
      </w:rPr>
      <w:instrText>2</w:instrText>
    </w:r>
    <w:r w:rsidR="007777BF">
      <w:rPr>
        <w:lang w:val="en-US"/>
      </w:rPr>
      <w:fldChar w:fldCharType="end"/>
    </w:r>
    <w:r w:rsidR="001D7BDB">
      <w:instrText>+</w:instrText>
    </w:r>
    <w:r w:rsidR="007777BF">
      <w:rPr>
        <w:lang w:val="en-US"/>
      </w:rPr>
      <w:fldChar w:fldCharType="begin"/>
    </w:r>
    <w:r w:rsidR="001D7BDB">
      <w:rPr>
        <w:lang w:val="en-US"/>
      </w:rPr>
      <w:instrText xml:space="preserve"> PAGE </w:instrText>
    </w:r>
    <w:r w:rsidR="007777BF">
      <w:rPr>
        <w:lang w:val="en-US"/>
      </w:rPr>
      <w:fldChar w:fldCharType="separate"/>
    </w:r>
    <w:r w:rsidR="008A6022">
      <w:rPr>
        <w:noProof/>
        <w:lang w:val="en-US"/>
      </w:rPr>
      <w:instrText>1</w:instrText>
    </w:r>
    <w:r w:rsidR="007777BF">
      <w:rPr>
        <w:lang w:val="en-US"/>
      </w:rPr>
      <w:fldChar w:fldCharType="end"/>
    </w:r>
    <w:r w:rsidR="007777BF">
      <w:rPr>
        <w:lang w:val="en-US"/>
      </w:rPr>
      <w:fldChar w:fldCharType="separate"/>
    </w:r>
    <w:r w:rsidR="008A6022">
      <w:rPr>
        <w:noProof/>
        <w:lang w:val="en-US"/>
      </w:rPr>
      <w:t>5</w:t>
    </w:r>
    <w:r w:rsidR="007777BF">
      <w:rPr>
        <w:lang w:val="en-US"/>
      </w:rPr>
      <w:fldChar w:fldCharType="end"/>
    </w:r>
  </w:p>
  <w:p w:rsidR="001D7BDB" w:rsidRPr="00AB7B64" w:rsidRDefault="001D7BDB" w:rsidP="00AB7B64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B79A8"/>
    <w:multiLevelType w:val="hybridMultilevel"/>
    <w:tmpl w:val="20000BE8"/>
    <w:lvl w:ilvl="0" w:tplc="2BF48F9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4A74AF9"/>
    <w:multiLevelType w:val="hybridMultilevel"/>
    <w:tmpl w:val="680E7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D7FA9"/>
    <w:multiLevelType w:val="hybridMultilevel"/>
    <w:tmpl w:val="80B6368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8A8327D"/>
    <w:multiLevelType w:val="hybridMultilevel"/>
    <w:tmpl w:val="9FD40F6A"/>
    <w:lvl w:ilvl="0" w:tplc="E8A82A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FA090C"/>
    <w:multiLevelType w:val="singleLevel"/>
    <w:tmpl w:val="6CAED2D0"/>
    <w:lvl w:ilvl="0">
      <w:start w:val="1"/>
      <w:numFmt w:val="bullet"/>
      <w:pStyle w:val="1"/>
      <w:lvlText w:val=""/>
      <w:lvlJc w:val="left"/>
      <w:pPr>
        <w:tabs>
          <w:tab w:val="num" w:pos="530"/>
        </w:tabs>
        <w:ind w:left="454" w:hanging="284"/>
      </w:pPr>
      <w:rPr>
        <w:rFonts w:ascii="Symbol" w:hAnsi="Symbol" w:hint="default"/>
        <w:sz w:val="20"/>
      </w:rPr>
    </w:lvl>
  </w:abstractNum>
  <w:abstractNum w:abstractNumId="5" w15:restartNumberingAfterBreak="0">
    <w:nsid w:val="440E09F7"/>
    <w:multiLevelType w:val="hybridMultilevel"/>
    <w:tmpl w:val="0A465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7217E8"/>
    <w:multiLevelType w:val="hybridMultilevel"/>
    <w:tmpl w:val="B0BE0638"/>
    <w:lvl w:ilvl="0" w:tplc="502406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Marlett" w:hAnsi="Marlett" w:hint="default"/>
      </w:rPr>
    </w:lvl>
  </w:abstractNum>
  <w:abstractNum w:abstractNumId="7" w15:restartNumberingAfterBreak="0">
    <w:nsid w:val="486335F0"/>
    <w:multiLevelType w:val="multilevel"/>
    <w:tmpl w:val="17A452C8"/>
    <w:styleLink w:val="a"/>
    <w:lvl w:ilvl="0">
      <w:start w:val="1"/>
      <w:numFmt w:val="bullet"/>
      <w:lvlText w:val=""/>
      <w:lvlJc w:val="left"/>
      <w:pPr>
        <w:tabs>
          <w:tab w:val="num" w:pos="1021"/>
        </w:tabs>
        <w:ind w:left="0" w:firstLine="72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625294"/>
    <w:multiLevelType w:val="hybridMultilevel"/>
    <w:tmpl w:val="088C5C3A"/>
    <w:lvl w:ilvl="0" w:tplc="19FE9056">
      <w:start w:val="1"/>
      <w:numFmt w:val="decimal"/>
      <w:lvlText w:val="5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A7234D0"/>
    <w:multiLevelType w:val="multilevel"/>
    <w:tmpl w:val="78E09948"/>
    <w:styleLink w:val="5"/>
    <w:lvl w:ilvl="0">
      <w:start w:val="1"/>
      <w:numFmt w:val="decimal"/>
      <w:lvlText w:val="%1)"/>
      <w:lvlJc w:val="left"/>
      <w:pPr>
        <w:tabs>
          <w:tab w:val="num" w:pos="1134"/>
        </w:tabs>
        <w:ind w:left="0" w:firstLine="720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4E0279F8"/>
    <w:multiLevelType w:val="multilevel"/>
    <w:tmpl w:val="5F8CF660"/>
    <w:lvl w:ilvl="0">
      <w:start w:val="1"/>
      <w:numFmt w:val="bullet"/>
      <w:pStyle w:val="a0"/>
      <w:lvlText w:val="–"/>
      <w:lvlJc w:val="left"/>
      <w:pPr>
        <w:tabs>
          <w:tab w:val="num" w:pos="913"/>
        </w:tabs>
        <w:ind w:left="0" w:firstLine="709"/>
      </w:pPr>
      <w:rPr>
        <w:rFonts w:ascii="Arial" w:hAnsi="Arial" w:hint="default"/>
      </w:rPr>
    </w:lvl>
    <w:lvl w:ilvl="1">
      <w:start w:val="1"/>
      <w:numFmt w:val="decimal"/>
      <w:lvlText w:val="%2)"/>
      <w:lvlJc w:val="left"/>
      <w:pPr>
        <w:tabs>
          <w:tab w:val="num" w:pos="1276"/>
        </w:tabs>
        <w:ind w:left="-142" w:firstLine="113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59"/>
        </w:tabs>
        <w:ind w:left="-142" w:firstLine="1418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694"/>
        </w:tabs>
        <w:ind w:left="709" w:firstLine="1701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720"/>
        </w:tabs>
        <w:ind w:left="372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080"/>
        </w:tabs>
        <w:ind w:left="40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4440"/>
        </w:tabs>
        <w:ind w:left="44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4800"/>
        </w:tabs>
        <w:ind w:left="4800" w:hanging="360"/>
      </w:pPr>
      <w:rPr>
        <w:rFonts w:hint="default"/>
      </w:rPr>
    </w:lvl>
  </w:abstractNum>
  <w:abstractNum w:abstractNumId="11" w15:restartNumberingAfterBreak="0">
    <w:nsid w:val="51BB4354"/>
    <w:multiLevelType w:val="multilevel"/>
    <w:tmpl w:val="C324E87C"/>
    <w:styleLink w:val="a1"/>
    <w:lvl w:ilvl="0">
      <w:start w:val="1"/>
      <w:numFmt w:val="decimal"/>
      <w:pStyle w:val="a2"/>
      <w:lvlText w:val="%1"/>
      <w:lvlJc w:val="left"/>
      <w:pPr>
        <w:tabs>
          <w:tab w:val="num" w:pos="567"/>
        </w:tabs>
        <w:ind w:left="720" w:firstLine="0"/>
      </w:pPr>
      <w:rPr>
        <w:rFonts w:ascii="Arial" w:hAnsi="Arial" w:hint="default"/>
        <w:sz w:val="24"/>
      </w:rPr>
    </w:lvl>
    <w:lvl w:ilvl="1">
      <w:start w:val="1"/>
      <w:numFmt w:val="decimal"/>
      <w:pStyle w:val="a3"/>
      <w:lvlText w:val="%1.%2"/>
      <w:lvlJc w:val="left"/>
      <w:pPr>
        <w:tabs>
          <w:tab w:val="num" w:pos="557"/>
        </w:tabs>
        <w:ind w:left="710" w:firstLine="0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3">
      <w:start w:val="1"/>
      <w:numFmt w:val="decimal"/>
      <w:pStyle w:val="a5"/>
      <w:lvlText w:val="%1.%2.%3.%4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4">
      <w:start w:val="1"/>
      <w:numFmt w:val="decimal"/>
      <w:pStyle w:val="a6"/>
      <w:lvlText w:val="%1.%2.%3.%4.%5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539243C6"/>
    <w:multiLevelType w:val="multilevel"/>
    <w:tmpl w:val="8EC46C4E"/>
    <w:lvl w:ilvl="0">
      <w:start w:val="1"/>
      <w:numFmt w:val="decimal"/>
      <w:lvlText w:val="%1"/>
      <w:lvlJc w:val="left"/>
      <w:pPr>
        <w:ind w:left="1236" w:hanging="123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45" w:hanging="123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54" w:hanging="123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63" w:hanging="12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72" w:hanging="123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54586D35"/>
    <w:multiLevelType w:val="multilevel"/>
    <w:tmpl w:val="EC982B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7884826"/>
    <w:multiLevelType w:val="hybridMultilevel"/>
    <w:tmpl w:val="6CE892D2"/>
    <w:lvl w:ilvl="0" w:tplc="FFFFFFFF">
      <w:start w:val="1"/>
      <w:numFmt w:val="bullet"/>
      <w:pStyle w:val="a7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A1C31E7"/>
    <w:multiLevelType w:val="multilevel"/>
    <w:tmpl w:val="04190025"/>
    <w:styleLink w:val="10"/>
    <w:lvl w:ilvl="0">
      <w:start w:val="7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663A79EB"/>
    <w:multiLevelType w:val="hybridMultilevel"/>
    <w:tmpl w:val="8E200EA0"/>
    <w:lvl w:ilvl="0" w:tplc="CAE2BA4E">
      <w:start w:val="1"/>
      <w:numFmt w:val="bullet"/>
      <w:pStyle w:val="a8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95EADCE6">
      <w:start w:val="1"/>
      <w:numFmt w:val="bullet"/>
      <w:pStyle w:val="-"/>
      <w:lvlText w:val="-"/>
      <w:lvlJc w:val="left"/>
      <w:pPr>
        <w:tabs>
          <w:tab w:val="num" w:pos="284"/>
        </w:tabs>
        <w:ind w:left="851" w:hanging="284"/>
      </w:pPr>
      <w:rPr>
        <w:rFonts w:ascii="Arial" w:hAnsi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7" w15:restartNumberingAfterBreak="0">
    <w:nsid w:val="75E81FCA"/>
    <w:multiLevelType w:val="hybridMultilevel"/>
    <w:tmpl w:val="D25E1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CB4019"/>
    <w:multiLevelType w:val="multilevel"/>
    <w:tmpl w:val="7A6CEDCC"/>
    <w:styleLink w:val="9"/>
    <w:lvl w:ilvl="0">
      <w:start w:val="1"/>
      <w:numFmt w:val="decimal"/>
      <w:lvlText w:val="%1"/>
      <w:lvlJc w:val="left"/>
      <w:pPr>
        <w:tabs>
          <w:tab w:val="num" w:pos="567"/>
        </w:tabs>
        <w:ind w:left="720" w:firstLine="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 w15:restartNumberingAfterBreak="0">
    <w:nsid w:val="7DA9035A"/>
    <w:multiLevelType w:val="multilevel"/>
    <w:tmpl w:val="52F84DBC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7"/>
  </w:num>
  <w:num w:numId="3">
    <w:abstractNumId w:val="9"/>
  </w:num>
  <w:num w:numId="4">
    <w:abstractNumId w:val="11"/>
  </w:num>
  <w:num w:numId="5">
    <w:abstractNumId w:val="8"/>
  </w:num>
  <w:num w:numId="6">
    <w:abstractNumId w:val="11"/>
  </w:num>
  <w:num w:numId="7">
    <w:abstractNumId w:val="0"/>
  </w:num>
  <w:num w:numId="8">
    <w:abstractNumId w:val="15"/>
  </w:num>
  <w:num w:numId="9">
    <w:abstractNumId w:val="10"/>
  </w:num>
  <w:num w:numId="10">
    <w:abstractNumId w:val="16"/>
  </w:num>
  <w:num w:numId="11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7"/>
  </w:num>
  <w:num w:numId="29">
    <w:abstractNumId w:val="6"/>
  </w:num>
  <w:num w:numId="30">
    <w:abstractNumId w:val="5"/>
  </w:num>
  <w:num w:numId="31">
    <w:abstractNumId w:val="19"/>
  </w:num>
  <w:num w:numId="32">
    <w:abstractNumId w:val="3"/>
  </w:num>
  <w:num w:numId="33">
    <w:abstractNumId w:val="13"/>
  </w:num>
  <w:num w:numId="34">
    <w:abstractNumId w:val="12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5009"/>
    <o:shapelayout v:ext="edit">
      <o:idmap v:ext="edit" data="2,3,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6855"/>
    <w:rsid w:val="000134CE"/>
    <w:rsid w:val="000228BC"/>
    <w:rsid w:val="000257B0"/>
    <w:rsid w:val="0003728C"/>
    <w:rsid w:val="00040FC7"/>
    <w:rsid w:val="00041802"/>
    <w:rsid w:val="00047458"/>
    <w:rsid w:val="000517EA"/>
    <w:rsid w:val="000551CA"/>
    <w:rsid w:val="000757EB"/>
    <w:rsid w:val="00082225"/>
    <w:rsid w:val="000827FB"/>
    <w:rsid w:val="000A173A"/>
    <w:rsid w:val="000C09C7"/>
    <w:rsid w:val="000C5BC6"/>
    <w:rsid w:val="000D12C7"/>
    <w:rsid w:val="000D6805"/>
    <w:rsid w:val="000F1DDD"/>
    <w:rsid w:val="0010682C"/>
    <w:rsid w:val="00121EFF"/>
    <w:rsid w:val="00124B04"/>
    <w:rsid w:val="00135B12"/>
    <w:rsid w:val="001433B6"/>
    <w:rsid w:val="00145A7E"/>
    <w:rsid w:val="00147574"/>
    <w:rsid w:val="00157788"/>
    <w:rsid w:val="00167403"/>
    <w:rsid w:val="00173D91"/>
    <w:rsid w:val="00174EC0"/>
    <w:rsid w:val="00185CF4"/>
    <w:rsid w:val="00195F54"/>
    <w:rsid w:val="001962B1"/>
    <w:rsid w:val="001B29AD"/>
    <w:rsid w:val="001B5FB8"/>
    <w:rsid w:val="001D3614"/>
    <w:rsid w:val="001D7576"/>
    <w:rsid w:val="001D7BDB"/>
    <w:rsid w:val="001E6B80"/>
    <w:rsid w:val="001F25BC"/>
    <w:rsid w:val="00204206"/>
    <w:rsid w:val="00204869"/>
    <w:rsid w:val="00213D55"/>
    <w:rsid w:val="00230614"/>
    <w:rsid w:val="002313F4"/>
    <w:rsid w:val="00234CF8"/>
    <w:rsid w:val="00234DEE"/>
    <w:rsid w:val="00252A28"/>
    <w:rsid w:val="002559B2"/>
    <w:rsid w:val="00267CD7"/>
    <w:rsid w:val="002712A9"/>
    <w:rsid w:val="00284BFE"/>
    <w:rsid w:val="00287744"/>
    <w:rsid w:val="002878CC"/>
    <w:rsid w:val="002935E0"/>
    <w:rsid w:val="002A0B0C"/>
    <w:rsid w:val="002A5887"/>
    <w:rsid w:val="002A6BB6"/>
    <w:rsid w:val="002A7164"/>
    <w:rsid w:val="002C6079"/>
    <w:rsid w:val="002E6168"/>
    <w:rsid w:val="002E71CE"/>
    <w:rsid w:val="002F15D6"/>
    <w:rsid w:val="002F4E9C"/>
    <w:rsid w:val="002F6125"/>
    <w:rsid w:val="00307CC2"/>
    <w:rsid w:val="00331F38"/>
    <w:rsid w:val="003618D9"/>
    <w:rsid w:val="0037582A"/>
    <w:rsid w:val="00382BB1"/>
    <w:rsid w:val="0038632A"/>
    <w:rsid w:val="00395C8B"/>
    <w:rsid w:val="003A1880"/>
    <w:rsid w:val="003A4A1F"/>
    <w:rsid w:val="003B6B90"/>
    <w:rsid w:val="003C34AE"/>
    <w:rsid w:val="003C6363"/>
    <w:rsid w:val="003D39CB"/>
    <w:rsid w:val="003D4F10"/>
    <w:rsid w:val="003D7834"/>
    <w:rsid w:val="003E42F3"/>
    <w:rsid w:val="003E5A03"/>
    <w:rsid w:val="003F0648"/>
    <w:rsid w:val="003F27AC"/>
    <w:rsid w:val="003F6D92"/>
    <w:rsid w:val="00404B88"/>
    <w:rsid w:val="00404DE1"/>
    <w:rsid w:val="00406EFF"/>
    <w:rsid w:val="00410346"/>
    <w:rsid w:val="00422F46"/>
    <w:rsid w:val="00436433"/>
    <w:rsid w:val="004424D6"/>
    <w:rsid w:val="00443000"/>
    <w:rsid w:val="00456B29"/>
    <w:rsid w:val="00470354"/>
    <w:rsid w:val="0047142F"/>
    <w:rsid w:val="00482C5F"/>
    <w:rsid w:val="0049363E"/>
    <w:rsid w:val="00496654"/>
    <w:rsid w:val="004A0693"/>
    <w:rsid w:val="004B262B"/>
    <w:rsid w:val="004C5326"/>
    <w:rsid w:val="004D6C07"/>
    <w:rsid w:val="004E0E9A"/>
    <w:rsid w:val="004E2B80"/>
    <w:rsid w:val="004F402F"/>
    <w:rsid w:val="004F69FA"/>
    <w:rsid w:val="004F7CE3"/>
    <w:rsid w:val="005047AB"/>
    <w:rsid w:val="00505275"/>
    <w:rsid w:val="00511A9F"/>
    <w:rsid w:val="005133AA"/>
    <w:rsid w:val="00514A47"/>
    <w:rsid w:val="00521619"/>
    <w:rsid w:val="005248FC"/>
    <w:rsid w:val="00535885"/>
    <w:rsid w:val="00535E6C"/>
    <w:rsid w:val="005460EE"/>
    <w:rsid w:val="005608DE"/>
    <w:rsid w:val="00562D2D"/>
    <w:rsid w:val="00563CC7"/>
    <w:rsid w:val="00572D97"/>
    <w:rsid w:val="005763FB"/>
    <w:rsid w:val="00581F96"/>
    <w:rsid w:val="005821D4"/>
    <w:rsid w:val="00591F6F"/>
    <w:rsid w:val="00597CF4"/>
    <w:rsid w:val="005A0967"/>
    <w:rsid w:val="005B028F"/>
    <w:rsid w:val="005B4B1E"/>
    <w:rsid w:val="005C0239"/>
    <w:rsid w:val="005C449E"/>
    <w:rsid w:val="005D0541"/>
    <w:rsid w:val="005D5BAC"/>
    <w:rsid w:val="005E1240"/>
    <w:rsid w:val="005E4077"/>
    <w:rsid w:val="005E53F8"/>
    <w:rsid w:val="005E7E0B"/>
    <w:rsid w:val="005F6D6A"/>
    <w:rsid w:val="006004D9"/>
    <w:rsid w:val="00603514"/>
    <w:rsid w:val="0060547A"/>
    <w:rsid w:val="006118FD"/>
    <w:rsid w:val="006122DE"/>
    <w:rsid w:val="0061366C"/>
    <w:rsid w:val="0063054A"/>
    <w:rsid w:val="00631717"/>
    <w:rsid w:val="006428A7"/>
    <w:rsid w:val="0065353A"/>
    <w:rsid w:val="00680156"/>
    <w:rsid w:val="00687D62"/>
    <w:rsid w:val="00690158"/>
    <w:rsid w:val="0069251F"/>
    <w:rsid w:val="0069634C"/>
    <w:rsid w:val="006A73B6"/>
    <w:rsid w:val="006B1958"/>
    <w:rsid w:val="006B28B5"/>
    <w:rsid w:val="006C365F"/>
    <w:rsid w:val="006E086D"/>
    <w:rsid w:val="006F452F"/>
    <w:rsid w:val="0070180F"/>
    <w:rsid w:val="00706550"/>
    <w:rsid w:val="00711543"/>
    <w:rsid w:val="00732AB0"/>
    <w:rsid w:val="00750903"/>
    <w:rsid w:val="00750C68"/>
    <w:rsid w:val="00751C53"/>
    <w:rsid w:val="00766FA6"/>
    <w:rsid w:val="007671D5"/>
    <w:rsid w:val="0077004F"/>
    <w:rsid w:val="007716D2"/>
    <w:rsid w:val="00777313"/>
    <w:rsid w:val="007777BF"/>
    <w:rsid w:val="0078785D"/>
    <w:rsid w:val="0079401A"/>
    <w:rsid w:val="007A6977"/>
    <w:rsid w:val="007B1667"/>
    <w:rsid w:val="007C5725"/>
    <w:rsid w:val="007C7024"/>
    <w:rsid w:val="007C776A"/>
    <w:rsid w:val="007E21C9"/>
    <w:rsid w:val="007E2B09"/>
    <w:rsid w:val="007E330C"/>
    <w:rsid w:val="007E52B7"/>
    <w:rsid w:val="007E54C6"/>
    <w:rsid w:val="007E7124"/>
    <w:rsid w:val="007F3233"/>
    <w:rsid w:val="00820F45"/>
    <w:rsid w:val="008248BA"/>
    <w:rsid w:val="00825DEE"/>
    <w:rsid w:val="0084211D"/>
    <w:rsid w:val="00877AC0"/>
    <w:rsid w:val="008873F7"/>
    <w:rsid w:val="00887EEA"/>
    <w:rsid w:val="008A173F"/>
    <w:rsid w:val="008A6022"/>
    <w:rsid w:val="008B09F7"/>
    <w:rsid w:val="008C0FF6"/>
    <w:rsid w:val="008C402F"/>
    <w:rsid w:val="008C4D3C"/>
    <w:rsid w:val="008D10B9"/>
    <w:rsid w:val="008D2E1B"/>
    <w:rsid w:val="008D7597"/>
    <w:rsid w:val="008D786C"/>
    <w:rsid w:val="008E465F"/>
    <w:rsid w:val="008E7E5C"/>
    <w:rsid w:val="008F012F"/>
    <w:rsid w:val="008F57C0"/>
    <w:rsid w:val="00902EB7"/>
    <w:rsid w:val="009178D1"/>
    <w:rsid w:val="00920230"/>
    <w:rsid w:val="00927300"/>
    <w:rsid w:val="00934A31"/>
    <w:rsid w:val="00943D26"/>
    <w:rsid w:val="009513AE"/>
    <w:rsid w:val="00952AA8"/>
    <w:rsid w:val="0095544E"/>
    <w:rsid w:val="0096204E"/>
    <w:rsid w:val="009725BF"/>
    <w:rsid w:val="00987A53"/>
    <w:rsid w:val="00990029"/>
    <w:rsid w:val="009952EC"/>
    <w:rsid w:val="009A3942"/>
    <w:rsid w:val="009C2B44"/>
    <w:rsid w:val="009C5DB3"/>
    <w:rsid w:val="009D2DAA"/>
    <w:rsid w:val="009D45A8"/>
    <w:rsid w:val="009D67EA"/>
    <w:rsid w:val="009E3B7D"/>
    <w:rsid w:val="009E5F87"/>
    <w:rsid w:val="009E61F7"/>
    <w:rsid w:val="009E653C"/>
    <w:rsid w:val="009E6B20"/>
    <w:rsid w:val="009F219C"/>
    <w:rsid w:val="00A1336F"/>
    <w:rsid w:val="00A215F3"/>
    <w:rsid w:val="00A25802"/>
    <w:rsid w:val="00A33957"/>
    <w:rsid w:val="00A346CA"/>
    <w:rsid w:val="00A373C8"/>
    <w:rsid w:val="00A41B0E"/>
    <w:rsid w:val="00A43D58"/>
    <w:rsid w:val="00A44FE8"/>
    <w:rsid w:val="00A504D5"/>
    <w:rsid w:val="00A56901"/>
    <w:rsid w:val="00A77E84"/>
    <w:rsid w:val="00A8261C"/>
    <w:rsid w:val="00A95D63"/>
    <w:rsid w:val="00A96625"/>
    <w:rsid w:val="00A97FE3"/>
    <w:rsid w:val="00AA5765"/>
    <w:rsid w:val="00AA70FD"/>
    <w:rsid w:val="00AB7B64"/>
    <w:rsid w:val="00AC346F"/>
    <w:rsid w:val="00AC3BE3"/>
    <w:rsid w:val="00AD4FDB"/>
    <w:rsid w:val="00AD6C30"/>
    <w:rsid w:val="00AE1999"/>
    <w:rsid w:val="00B15FA4"/>
    <w:rsid w:val="00B16880"/>
    <w:rsid w:val="00B31A4A"/>
    <w:rsid w:val="00B377E0"/>
    <w:rsid w:val="00B3786A"/>
    <w:rsid w:val="00B404D2"/>
    <w:rsid w:val="00B419B8"/>
    <w:rsid w:val="00B41D0A"/>
    <w:rsid w:val="00B43831"/>
    <w:rsid w:val="00B550DC"/>
    <w:rsid w:val="00B70B5F"/>
    <w:rsid w:val="00B73FD4"/>
    <w:rsid w:val="00B74351"/>
    <w:rsid w:val="00B83FC0"/>
    <w:rsid w:val="00B87D85"/>
    <w:rsid w:val="00BA3C17"/>
    <w:rsid w:val="00BB170F"/>
    <w:rsid w:val="00BC0868"/>
    <w:rsid w:val="00BC59C1"/>
    <w:rsid w:val="00BD1125"/>
    <w:rsid w:val="00BD443D"/>
    <w:rsid w:val="00BD7B75"/>
    <w:rsid w:val="00BE36A2"/>
    <w:rsid w:val="00BE49D9"/>
    <w:rsid w:val="00BE5CC9"/>
    <w:rsid w:val="00BE76AF"/>
    <w:rsid w:val="00BF3EA5"/>
    <w:rsid w:val="00BF53C2"/>
    <w:rsid w:val="00C00B3B"/>
    <w:rsid w:val="00C12960"/>
    <w:rsid w:val="00C12DFF"/>
    <w:rsid w:val="00C146C6"/>
    <w:rsid w:val="00C324E6"/>
    <w:rsid w:val="00C42550"/>
    <w:rsid w:val="00C4680A"/>
    <w:rsid w:val="00C5131A"/>
    <w:rsid w:val="00C52BD9"/>
    <w:rsid w:val="00C54EC0"/>
    <w:rsid w:val="00C616D3"/>
    <w:rsid w:val="00C649D8"/>
    <w:rsid w:val="00C65B4D"/>
    <w:rsid w:val="00C703DB"/>
    <w:rsid w:val="00C71722"/>
    <w:rsid w:val="00C77C6F"/>
    <w:rsid w:val="00C84386"/>
    <w:rsid w:val="00C91BAA"/>
    <w:rsid w:val="00CA0D26"/>
    <w:rsid w:val="00CA2F7D"/>
    <w:rsid w:val="00CA2FED"/>
    <w:rsid w:val="00CA3529"/>
    <w:rsid w:val="00CA635E"/>
    <w:rsid w:val="00CA6F37"/>
    <w:rsid w:val="00CB3CD2"/>
    <w:rsid w:val="00CC488C"/>
    <w:rsid w:val="00CC6133"/>
    <w:rsid w:val="00CD1DA7"/>
    <w:rsid w:val="00CF25C3"/>
    <w:rsid w:val="00D05127"/>
    <w:rsid w:val="00D105EA"/>
    <w:rsid w:val="00D1370E"/>
    <w:rsid w:val="00D16713"/>
    <w:rsid w:val="00D176CF"/>
    <w:rsid w:val="00D260C7"/>
    <w:rsid w:val="00D2748A"/>
    <w:rsid w:val="00D33F3B"/>
    <w:rsid w:val="00D41B05"/>
    <w:rsid w:val="00D536D7"/>
    <w:rsid w:val="00D551DF"/>
    <w:rsid w:val="00D65059"/>
    <w:rsid w:val="00D651A9"/>
    <w:rsid w:val="00D76AB6"/>
    <w:rsid w:val="00D7706B"/>
    <w:rsid w:val="00D77FEE"/>
    <w:rsid w:val="00D814BE"/>
    <w:rsid w:val="00D95409"/>
    <w:rsid w:val="00DA45E5"/>
    <w:rsid w:val="00DC753A"/>
    <w:rsid w:val="00DE7728"/>
    <w:rsid w:val="00E01E35"/>
    <w:rsid w:val="00E05305"/>
    <w:rsid w:val="00E15362"/>
    <w:rsid w:val="00E178A8"/>
    <w:rsid w:val="00E24CED"/>
    <w:rsid w:val="00E3562D"/>
    <w:rsid w:val="00E37030"/>
    <w:rsid w:val="00E37159"/>
    <w:rsid w:val="00E40B68"/>
    <w:rsid w:val="00E41F60"/>
    <w:rsid w:val="00E428A8"/>
    <w:rsid w:val="00E448B2"/>
    <w:rsid w:val="00E63A9B"/>
    <w:rsid w:val="00E838E6"/>
    <w:rsid w:val="00E909E2"/>
    <w:rsid w:val="00E959AB"/>
    <w:rsid w:val="00EA2AD1"/>
    <w:rsid w:val="00EA479B"/>
    <w:rsid w:val="00EC2B5A"/>
    <w:rsid w:val="00EC6855"/>
    <w:rsid w:val="00EF043D"/>
    <w:rsid w:val="00EF4F6D"/>
    <w:rsid w:val="00F00C06"/>
    <w:rsid w:val="00F018B7"/>
    <w:rsid w:val="00F147FA"/>
    <w:rsid w:val="00F20D1D"/>
    <w:rsid w:val="00F22C4B"/>
    <w:rsid w:val="00F23A9C"/>
    <w:rsid w:val="00F30C8E"/>
    <w:rsid w:val="00F34189"/>
    <w:rsid w:val="00F35207"/>
    <w:rsid w:val="00F40A9D"/>
    <w:rsid w:val="00F479C5"/>
    <w:rsid w:val="00F54E57"/>
    <w:rsid w:val="00F71C40"/>
    <w:rsid w:val="00F84E42"/>
    <w:rsid w:val="00F85BD6"/>
    <w:rsid w:val="00F9228C"/>
    <w:rsid w:val="00FA2FD9"/>
    <w:rsid w:val="00FB6FC0"/>
    <w:rsid w:val="00FD79E1"/>
    <w:rsid w:val="00FF5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09"/>
    <o:shapelayout v:ext="edit">
      <o:idmap v:ext="edit" data="1"/>
    </o:shapelayout>
  </w:shapeDefaults>
  <w:decimalSymbol w:val=","/>
  <w:listSeparator w:val=";"/>
  <w14:docId w14:val="2E499AB3"/>
  <w15:docId w15:val="{CB383FAD-5161-4D60-9A1E-CB79DAC56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C42550"/>
    <w:pPr>
      <w:spacing w:line="360" w:lineRule="auto"/>
      <w:ind w:firstLine="709"/>
      <w:jc w:val="both"/>
    </w:pPr>
    <w:rPr>
      <w:rFonts w:ascii="Arial" w:hAnsi="Arial" w:cs="Arial"/>
      <w:sz w:val="22"/>
      <w:szCs w:val="24"/>
    </w:rPr>
  </w:style>
  <w:style w:type="paragraph" w:styleId="11">
    <w:name w:val="heading 1"/>
    <w:aliases w:val="Заголовок 01,новая страница, раздел,H1,раздел,Заголовок 1 Знак1,Заголовок 1 Знак2,Заголовок 1 Знак1 Знак2,новая страница Знак1,Заголовок 1 Знак1 Знак Знак2,Заголовок 1 Знак1 Знак3,Заголовок 1 Знак Знак2"/>
    <w:basedOn w:val="a9"/>
    <w:next w:val="a9"/>
    <w:link w:val="12"/>
    <w:qFormat/>
    <w:rsid w:val="001433B6"/>
    <w:pPr>
      <w:keepNext/>
      <w:numPr>
        <w:numId w:val="31"/>
      </w:numPr>
      <w:tabs>
        <w:tab w:val="left" w:pos="1134"/>
      </w:tabs>
      <w:spacing w:before="240" w:after="60" w:line="240" w:lineRule="auto"/>
      <w:jc w:val="left"/>
      <w:outlineLvl w:val="0"/>
    </w:pPr>
    <w:rPr>
      <w:b/>
      <w:bCs/>
      <w:kern w:val="32"/>
      <w:sz w:val="28"/>
      <w:szCs w:val="28"/>
    </w:rPr>
  </w:style>
  <w:style w:type="paragraph" w:styleId="2">
    <w:name w:val="heading 2"/>
    <w:aliases w:val="Заголовок 2 Знак Знак Знак,заголовок2,caaieiaie2,1.1.,1. Заголовок 2,OG Heading 2,Caaieiaie 1.1,Caaieiaie 22,Заголовок 2 Знак Знак Знак Знак Знак Знак,Заголовок 2 Знак Знак Знак Знак Знак Знак Знак Знак Знак,H2,.1,- 1.1,- 1,Знак2,Знак2 Знак"/>
    <w:basedOn w:val="ConsPlusNormal"/>
    <w:next w:val="a9"/>
    <w:link w:val="20"/>
    <w:unhideWhenUsed/>
    <w:qFormat/>
    <w:rsid w:val="00395C8B"/>
    <w:pPr>
      <w:numPr>
        <w:ilvl w:val="1"/>
        <w:numId w:val="31"/>
      </w:numPr>
      <w:tabs>
        <w:tab w:val="left" w:pos="1276"/>
      </w:tabs>
      <w:spacing w:line="312" w:lineRule="auto"/>
      <w:ind w:left="709" w:firstLine="0"/>
      <w:jc w:val="both"/>
      <w:outlineLvl w:val="1"/>
    </w:pPr>
    <w:rPr>
      <w:b/>
      <w:iCs/>
      <w:sz w:val="24"/>
      <w:szCs w:val="28"/>
    </w:rPr>
  </w:style>
  <w:style w:type="paragraph" w:styleId="3">
    <w:name w:val="heading 3"/>
    <w:aliases w:val="1.1.1., 1.1.1.,H3"/>
    <w:basedOn w:val="a9"/>
    <w:next w:val="a9"/>
    <w:link w:val="30"/>
    <w:qFormat/>
    <w:rsid w:val="00521619"/>
    <w:pPr>
      <w:keepNext/>
      <w:spacing w:before="240" w:after="60" w:line="240" w:lineRule="auto"/>
      <w:ind w:firstLine="0"/>
      <w:jc w:val="left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aliases w:val="H4"/>
    <w:basedOn w:val="a9"/>
    <w:next w:val="a9"/>
    <w:link w:val="40"/>
    <w:qFormat/>
    <w:rsid w:val="00521619"/>
    <w:pPr>
      <w:keepNext/>
      <w:spacing w:before="240" w:after="60" w:line="240" w:lineRule="auto"/>
      <w:ind w:firstLine="0"/>
      <w:jc w:val="left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50">
    <w:name w:val="heading 5"/>
    <w:aliases w:val=" òàáëèöà,H5,òàáëèöà"/>
    <w:basedOn w:val="a9"/>
    <w:next w:val="a9"/>
    <w:link w:val="51"/>
    <w:qFormat/>
    <w:rsid w:val="00521619"/>
    <w:pPr>
      <w:spacing w:before="240" w:after="60" w:line="240" w:lineRule="auto"/>
      <w:ind w:firstLine="0"/>
      <w:jc w:val="left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6">
    <w:name w:val="heading 6"/>
    <w:aliases w:val="Заголовок 6 Наименование таблицы,Заголовок 6  Наименование таблицы,H6"/>
    <w:basedOn w:val="a9"/>
    <w:next w:val="a9"/>
    <w:link w:val="60"/>
    <w:qFormat/>
    <w:rsid w:val="00521619"/>
    <w:pPr>
      <w:spacing w:before="240" w:after="60" w:line="240" w:lineRule="auto"/>
      <w:ind w:firstLine="0"/>
      <w:jc w:val="left"/>
      <w:outlineLvl w:val="5"/>
    </w:pPr>
    <w:rPr>
      <w:rFonts w:ascii="Calibri" w:hAnsi="Calibri" w:cs="Times New Roman"/>
      <w:b/>
      <w:bCs/>
      <w:szCs w:val="22"/>
    </w:rPr>
  </w:style>
  <w:style w:type="paragraph" w:styleId="7">
    <w:name w:val="heading 7"/>
    <w:basedOn w:val="a9"/>
    <w:next w:val="a9"/>
    <w:link w:val="70"/>
    <w:qFormat/>
    <w:rsid w:val="00521619"/>
    <w:pPr>
      <w:spacing w:before="240" w:after="60" w:line="240" w:lineRule="auto"/>
      <w:ind w:firstLine="0"/>
      <w:jc w:val="left"/>
      <w:outlineLvl w:val="6"/>
    </w:pPr>
    <w:rPr>
      <w:rFonts w:ascii="Calibri" w:hAnsi="Calibri" w:cs="Times New Roman"/>
      <w:sz w:val="24"/>
    </w:rPr>
  </w:style>
  <w:style w:type="paragraph" w:styleId="8">
    <w:name w:val="heading 8"/>
    <w:basedOn w:val="a9"/>
    <w:next w:val="a9"/>
    <w:link w:val="80"/>
    <w:qFormat/>
    <w:rsid w:val="00521619"/>
    <w:pPr>
      <w:spacing w:before="240" w:after="60" w:line="240" w:lineRule="auto"/>
      <w:ind w:firstLine="0"/>
      <w:jc w:val="left"/>
      <w:outlineLvl w:val="7"/>
    </w:pPr>
    <w:rPr>
      <w:rFonts w:ascii="Calibri" w:hAnsi="Calibri" w:cs="Times New Roman"/>
      <w:i/>
      <w:iCs/>
      <w:sz w:val="24"/>
    </w:rPr>
  </w:style>
  <w:style w:type="paragraph" w:styleId="90">
    <w:name w:val="heading 9"/>
    <w:basedOn w:val="a9"/>
    <w:next w:val="a9"/>
    <w:link w:val="91"/>
    <w:qFormat/>
    <w:rsid w:val="00521619"/>
    <w:pPr>
      <w:spacing w:before="240" w:after="60" w:line="240" w:lineRule="auto"/>
      <w:ind w:firstLine="0"/>
      <w:jc w:val="left"/>
      <w:outlineLvl w:val="8"/>
    </w:pPr>
    <w:rPr>
      <w:rFonts w:ascii="Cambria" w:hAnsi="Cambria" w:cs="Times New Roman"/>
      <w:szCs w:val="22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paragraph" w:customStyle="1" w:styleId="ad">
    <w:name w:val="ВНП Обычный текст"/>
    <w:basedOn w:val="a9"/>
    <w:link w:val="ae"/>
    <w:rsid w:val="00A33957"/>
  </w:style>
  <w:style w:type="paragraph" w:customStyle="1" w:styleId="af">
    <w:name w:val="ВНП Обычный текст с отступом"/>
    <w:basedOn w:val="ad"/>
    <w:link w:val="af0"/>
    <w:rsid w:val="00A33957"/>
    <w:pPr>
      <w:ind w:firstLine="720"/>
    </w:pPr>
  </w:style>
  <w:style w:type="paragraph" w:customStyle="1" w:styleId="af1">
    <w:name w:val="ВНП Заголовок"/>
    <w:basedOn w:val="ad"/>
    <w:next w:val="af"/>
    <w:link w:val="af2"/>
    <w:rsid w:val="00A33957"/>
    <w:pPr>
      <w:pageBreakBefore/>
      <w:spacing w:before="240" w:after="240"/>
      <w:ind w:left="720"/>
      <w:contextualSpacing/>
      <w:jc w:val="left"/>
      <w:outlineLvl w:val="0"/>
    </w:pPr>
    <w:rPr>
      <w:b/>
      <w:caps/>
    </w:rPr>
  </w:style>
  <w:style w:type="paragraph" w:customStyle="1" w:styleId="a2">
    <w:name w:val="ВНП Заголовок раздела"/>
    <w:basedOn w:val="ad"/>
    <w:next w:val="af"/>
    <w:link w:val="af3"/>
    <w:rsid w:val="00A33957"/>
    <w:pPr>
      <w:pageBreakBefore/>
      <w:numPr>
        <w:numId w:val="4"/>
      </w:numPr>
      <w:spacing w:before="240" w:after="240"/>
      <w:contextualSpacing/>
      <w:jc w:val="left"/>
      <w:outlineLvl w:val="0"/>
    </w:pPr>
    <w:rPr>
      <w:b/>
      <w:caps/>
    </w:rPr>
  </w:style>
  <w:style w:type="paragraph" w:customStyle="1" w:styleId="a3">
    <w:name w:val="ВНП Заголовок главы"/>
    <w:basedOn w:val="ad"/>
    <w:next w:val="af"/>
    <w:link w:val="af4"/>
    <w:rsid w:val="00A33957"/>
    <w:pPr>
      <w:numPr>
        <w:ilvl w:val="1"/>
        <w:numId w:val="4"/>
      </w:numPr>
      <w:spacing w:before="240" w:after="240"/>
      <w:outlineLvl w:val="1"/>
    </w:pPr>
    <w:rPr>
      <w:b/>
    </w:rPr>
  </w:style>
  <w:style w:type="paragraph" w:customStyle="1" w:styleId="a4">
    <w:name w:val="ВНП Заголовок пункта"/>
    <w:basedOn w:val="ad"/>
    <w:next w:val="af"/>
    <w:rsid w:val="00A33957"/>
    <w:pPr>
      <w:numPr>
        <w:ilvl w:val="2"/>
        <w:numId w:val="4"/>
      </w:numPr>
      <w:spacing w:before="240" w:after="240"/>
      <w:contextualSpacing/>
      <w:outlineLvl w:val="2"/>
    </w:pPr>
    <w:rPr>
      <w:b/>
    </w:rPr>
  </w:style>
  <w:style w:type="paragraph" w:customStyle="1" w:styleId="a5">
    <w:name w:val="ВНП Заголовок подпункта"/>
    <w:basedOn w:val="ad"/>
    <w:next w:val="af"/>
    <w:rsid w:val="00A33957"/>
    <w:pPr>
      <w:numPr>
        <w:ilvl w:val="3"/>
        <w:numId w:val="4"/>
      </w:numPr>
      <w:spacing w:before="240" w:after="240"/>
      <w:contextualSpacing/>
      <w:outlineLvl w:val="3"/>
    </w:pPr>
    <w:rPr>
      <w:b/>
    </w:rPr>
  </w:style>
  <w:style w:type="paragraph" w:customStyle="1" w:styleId="a6">
    <w:name w:val="ВНП Заголовок подподпункта"/>
    <w:basedOn w:val="ad"/>
    <w:next w:val="af"/>
    <w:rsid w:val="00A33957"/>
    <w:pPr>
      <w:numPr>
        <w:ilvl w:val="4"/>
        <w:numId w:val="4"/>
      </w:numPr>
      <w:spacing w:before="240" w:after="240"/>
      <w:contextualSpacing/>
      <w:outlineLvl w:val="4"/>
    </w:pPr>
    <w:rPr>
      <w:b/>
    </w:rPr>
  </w:style>
  <w:style w:type="paragraph" w:customStyle="1" w:styleId="af5">
    <w:name w:val="ВНП Приложение"/>
    <w:basedOn w:val="ad"/>
    <w:next w:val="af"/>
    <w:link w:val="af6"/>
    <w:rsid w:val="00A33957"/>
    <w:pPr>
      <w:pageBreakBefore/>
      <w:spacing w:before="240" w:after="240"/>
      <w:contextualSpacing/>
      <w:jc w:val="right"/>
      <w:outlineLvl w:val="1"/>
    </w:pPr>
    <w:rPr>
      <w:b/>
    </w:rPr>
  </w:style>
  <w:style w:type="numbering" w:customStyle="1" w:styleId="a">
    <w:name w:val="ВНП Список_маркированный"/>
    <w:basedOn w:val="ac"/>
    <w:rsid w:val="00A33957"/>
    <w:pPr>
      <w:numPr>
        <w:numId w:val="2"/>
      </w:numPr>
    </w:pPr>
  </w:style>
  <w:style w:type="numbering" w:customStyle="1" w:styleId="af7">
    <w:name w:val="ВНП Список_нумерованный"/>
    <w:basedOn w:val="ac"/>
    <w:rsid w:val="00A33957"/>
  </w:style>
  <w:style w:type="paragraph" w:styleId="21">
    <w:name w:val="toc 2"/>
    <w:basedOn w:val="af8"/>
    <w:next w:val="af"/>
    <w:autoRedefine/>
    <w:uiPriority w:val="39"/>
    <w:rsid w:val="00234CF8"/>
    <w:pPr>
      <w:tabs>
        <w:tab w:val="left" w:pos="686"/>
        <w:tab w:val="left" w:pos="1400"/>
      </w:tabs>
      <w:ind w:left="709" w:firstLine="0"/>
    </w:pPr>
  </w:style>
  <w:style w:type="numbering" w:customStyle="1" w:styleId="a1">
    <w:name w:val="ВНП Нумерация разделов"/>
    <w:basedOn w:val="ac"/>
    <w:rsid w:val="00A33957"/>
    <w:pPr>
      <w:numPr>
        <w:numId w:val="4"/>
      </w:numPr>
    </w:pPr>
  </w:style>
  <w:style w:type="paragraph" w:styleId="13">
    <w:name w:val="toc 1"/>
    <w:basedOn w:val="21"/>
    <w:next w:val="af"/>
    <w:autoRedefine/>
    <w:uiPriority w:val="39"/>
    <w:rsid w:val="00234CF8"/>
    <w:pPr>
      <w:tabs>
        <w:tab w:val="left" w:pos="1200"/>
      </w:tabs>
    </w:pPr>
    <w:rPr>
      <w:caps/>
    </w:rPr>
  </w:style>
  <w:style w:type="paragraph" w:styleId="31">
    <w:name w:val="toc 3"/>
    <w:basedOn w:val="af8"/>
    <w:next w:val="af"/>
    <w:autoRedefine/>
    <w:semiHidden/>
    <w:rsid w:val="00A33957"/>
    <w:pPr>
      <w:tabs>
        <w:tab w:val="left" w:pos="686"/>
      </w:tabs>
    </w:pPr>
  </w:style>
  <w:style w:type="paragraph" w:styleId="41">
    <w:name w:val="toc 4"/>
    <w:basedOn w:val="af8"/>
    <w:next w:val="af"/>
    <w:autoRedefine/>
    <w:semiHidden/>
    <w:rsid w:val="00A33957"/>
    <w:pPr>
      <w:tabs>
        <w:tab w:val="left" w:pos="851"/>
      </w:tabs>
    </w:pPr>
  </w:style>
  <w:style w:type="paragraph" w:styleId="52">
    <w:name w:val="toc 5"/>
    <w:basedOn w:val="af8"/>
    <w:next w:val="af"/>
    <w:autoRedefine/>
    <w:semiHidden/>
    <w:rsid w:val="00A33957"/>
    <w:pPr>
      <w:tabs>
        <w:tab w:val="left" w:pos="879"/>
      </w:tabs>
    </w:pPr>
  </w:style>
  <w:style w:type="character" w:styleId="af9">
    <w:name w:val="Hyperlink"/>
    <w:uiPriority w:val="99"/>
    <w:rsid w:val="00A33957"/>
    <w:rPr>
      <w:rFonts w:ascii="Arial" w:hAnsi="Arial"/>
      <w:color w:val="0000FF"/>
      <w:sz w:val="24"/>
      <w:u w:val="single"/>
    </w:rPr>
  </w:style>
  <w:style w:type="table" w:styleId="afa">
    <w:name w:val="Table Grid"/>
    <w:basedOn w:val="ab"/>
    <w:uiPriority w:val="59"/>
    <w:rsid w:val="00A33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header"/>
    <w:basedOn w:val="a9"/>
    <w:rsid w:val="00A33957"/>
    <w:pPr>
      <w:tabs>
        <w:tab w:val="center" w:pos="4677"/>
        <w:tab w:val="right" w:pos="9355"/>
      </w:tabs>
    </w:pPr>
  </w:style>
  <w:style w:type="paragraph" w:styleId="afc">
    <w:name w:val="footer"/>
    <w:basedOn w:val="a9"/>
    <w:link w:val="afd"/>
    <w:rsid w:val="00A33957"/>
    <w:pPr>
      <w:tabs>
        <w:tab w:val="center" w:pos="4677"/>
        <w:tab w:val="right" w:pos="9355"/>
      </w:tabs>
    </w:pPr>
  </w:style>
  <w:style w:type="paragraph" w:customStyle="1" w:styleId="afe">
    <w:name w:val="ВНП_колонтитул"/>
    <w:link w:val="aff"/>
    <w:rsid w:val="00A33957"/>
    <w:pPr>
      <w:jc w:val="center"/>
    </w:pPr>
    <w:rPr>
      <w:rFonts w:ascii="Arial" w:hAnsi="Arial" w:cs="Arial"/>
      <w:sz w:val="18"/>
      <w:szCs w:val="24"/>
    </w:rPr>
  </w:style>
  <w:style w:type="character" w:customStyle="1" w:styleId="aff">
    <w:name w:val="ВНП_колонтитул Знак"/>
    <w:link w:val="afe"/>
    <w:rsid w:val="00A33957"/>
    <w:rPr>
      <w:rFonts w:ascii="Arial" w:hAnsi="Arial" w:cs="Arial"/>
      <w:sz w:val="18"/>
      <w:szCs w:val="24"/>
      <w:lang w:val="ru-RU" w:eastAsia="ru-RU" w:bidi="ar-SA"/>
    </w:rPr>
  </w:style>
  <w:style w:type="character" w:styleId="aff0">
    <w:name w:val="page number"/>
    <w:basedOn w:val="aa"/>
    <w:rsid w:val="00A33957"/>
  </w:style>
  <w:style w:type="paragraph" w:customStyle="1" w:styleId="aff1">
    <w:name w:val="ВНП текст таблицы"/>
    <w:basedOn w:val="a9"/>
    <w:rsid w:val="00A33957"/>
  </w:style>
  <w:style w:type="paragraph" w:customStyle="1" w:styleId="af8">
    <w:name w:val="ВНП Оглавление"/>
    <w:basedOn w:val="a9"/>
    <w:rsid w:val="00A33957"/>
    <w:pPr>
      <w:tabs>
        <w:tab w:val="right" w:leader="dot" w:pos="9923"/>
      </w:tabs>
      <w:ind w:right="737"/>
    </w:pPr>
    <w:rPr>
      <w:noProof/>
    </w:rPr>
  </w:style>
  <w:style w:type="character" w:customStyle="1" w:styleId="20">
    <w:name w:val="Заголовок 2 Знак"/>
    <w:aliases w:val="Заголовок 2 Знак Знак Знак Знак,заголовок2 Знак,caaieiaie2 Знак,1.1. Знак,1. Заголовок 2 Знак,OG Heading 2 Знак,Caaieiaie 1.1 Знак,Caaieiaie 22 Знак,Заголовок 2 Знак Знак Знак Знак Знак Знак Знак,H2 Знак,.1 Знак,- 1.1 Знак,- 1 Знак"/>
    <w:link w:val="2"/>
    <w:rsid w:val="00395C8B"/>
    <w:rPr>
      <w:rFonts w:ascii="Arial" w:hAnsi="Arial" w:cs="Arial"/>
      <w:b/>
      <w:iCs/>
      <w:sz w:val="24"/>
      <w:szCs w:val="28"/>
    </w:rPr>
  </w:style>
  <w:style w:type="paragraph" w:styleId="aff2">
    <w:name w:val="List Paragraph"/>
    <w:basedOn w:val="a9"/>
    <w:uiPriority w:val="34"/>
    <w:qFormat/>
    <w:rsid w:val="00C42550"/>
    <w:pPr>
      <w:ind w:left="720"/>
      <w:contextualSpacing/>
    </w:pPr>
    <w:rPr>
      <w:rFonts w:ascii="Times New Roman" w:eastAsia="Calibri" w:hAnsi="Times New Roman" w:cs="Times New Roman"/>
      <w:sz w:val="24"/>
      <w:szCs w:val="22"/>
      <w:lang w:eastAsia="en-US"/>
    </w:rPr>
  </w:style>
  <w:style w:type="character" w:customStyle="1" w:styleId="12">
    <w:name w:val="Заголовок 1 Знак"/>
    <w:aliases w:val="Заголовок 01 Знак,новая страница Знак, раздел Знак,H1 Знак,раздел Знак,Заголовок 1 Знак1 Знак,Заголовок 1 Знак2 Знак,Заголовок 1 Знак1 Знак2 Знак,новая страница Знак1 Знак,Заголовок 1 Знак1 Знак Знак2 Знак,Заголовок 1 Знак1 Знак3 Знак"/>
    <w:link w:val="11"/>
    <w:rsid w:val="001433B6"/>
    <w:rPr>
      <w:rFonts w:ascii="Arial" w:hAnsi="Arial" w:cs="Arial"/>
      <w:b/>
      <w:bCs/>
      <w:kern w:val="32"/>
      <w:sz w:val="28"/>
      <w:szCs w:val="28"/>
    </w:rPr>
  </w:style>
  <w:style w:type="character" w:customStyle="1" w:styleId="30">
    <w:name w:val="Заголовок 3 Знак"/>
    <w:aliases w:val="1.1.1. Знак, 1.1.1. Знак,H3 Знак"/>
    <w:link w:val="3"/>
    <w:rsid w:val="00521619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aliases w:val="H4 Знак"/>
    <w:link w:val="4"/>
    <w:rsid w:val="00521619"/>
    <w:rPr>
      <w:rFonts w:ascii="Calibri" w:hAnsi="Calibri"/>
      <w:b/>
      <w:bCs/>
      <w:sz w:val="28"/>
      <w:szCs w:val="28"/>
    </w:rPr>
  </w:style>
  <w:style w:type="character" w:customStyle="1" w:styleId="51">
    <w:name w:val="Заголовок 5 Знак"/>
    <w:aliases w:val=" òàáëèöà Знак,H5 Знак,òàáëèöà Знак"/>
    <w:link w:val="50"/>
    <w:rsid w:val="00521619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aliases w:val="Заголовок 6 Наименование таблицы Знак,Заголовок 6  Наименование таблицы Знак,H6 Знак"/>
    <w:link w:val="6"/>
    <w:rsid w:val="00521619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rsid w:val="00521619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rsid w:val="00521619"/>
    <w:rPr>
      <w:rFonts w:ascii="Calibri" w:hAnsi="Calibri"/>
      <w:i/>
      <w:iCs/>
      <w:sz w:val="24"/>
      <w:szCs w:val="24"/>
    </w:rPr>
  </w:style>
  <w:style w:type="character" w:customStyle="1" w:styleId="91">
    <w:name w:val="Заголовок 9 Знак"/>
    <w:link w:val="90"/>
    <w:rsid w:val="00521619"/>
    <w:rPr>
      <w:rFonts w:ascii="Cambria" w:hAnsi="Cambria"/>
      <w:sz w:val="22"/>
      <w:szCs w:val="22"/>
    </w:rPr>
  </w:style>
  <w:style w:type="paragraph" w:customStyle="1" w:styleId="111111">
    <w:name w:val="ВНП 1.1.1.1.1.1"/>
    <w:basedOn w:val="ad"/>
    <w:next w:val="af"/>
    <w:rsid w:val="00521619"/>
    <w:pPr>
      <w:tabs>
        <w:tab w:val="left" w:pos="2041"/>
        <w:tab w:val="num" w:pos="4320"/>
      </w:tabs>
      <w:spacing w:before="240" w:after="240"/>
      <w:ind w:left="4320" w:hanging="180"/>
      <w:jc w:val="left"/>
      <w:outlineLvl w:val="5"/>
    </w:pPr>
    <w:rPr>
      <w:b/>
    </w:rPr>
  </w:style>
  <w:style w:type="paragraph" w:customStyle="1" w:styleId="1111111">
    <w:name w:val="ВНП 1.1.1.1.1.1.1"/>
    <w:basedOn w:val="ad"/>
    <w:next w:val="af"/>
    <w:rsid w:val="00521619"/>
    <w:pPr>
      <w:tabs>
        <w:tab w:val="left" w:pos="2211"/>
        <w:tab w:val="num" w:pos="5040"/>
      </w:tabs>
      <w:spacing w:before="240" w:after="240"/>
      <w:ind w:left="5040" w:hanging="360"/>
      <w:jc w:val="left"/>
      <w:outlineLvl w:val="6"/>
    </w:pPr>
    <w:rPr>
      <w:b/>
    </w:rPr>
  </w:style>
  <w:style w:type="paragraph" w:customStyle="1" w:styleId="11111111">
    <w:name w:val="ВНП 1.1.1.1.1.1.1.1"/>
    <w:basedOn w:val="ad"/>
    <w:next w:val="af"/>
    <w:rsid w:val="00521619"/>
    <w:pPr>
      <w:tabs>
        <w:tab w:val="left" w:pos="2381"/>
        <w:tab w:val="num" w:pos="5760"/>
      </w:tabs>
      <w:spacing w:before="240" w:after="240"/>
      <w:ind w:left="5760" w:hanging="360"/>
      <w:jc w:val="left"/>
      <w:outlineLvl w:val="7"/>
    </w:pPr>
    <w:rPr>
      <w:b/>
    </w:rPr>
  </w:style>
  <w:style w:type="paragraph" w:customStyle="1" w:styleId="111111111">
    <w:name w:val="ВНП 1.1.1.1.1.1.1.1.1"/>
    <w:basedOn w:val="ad"/>
    <w:next w:val="af"/>
    <w:rsid w:val="00521619"/>
    <w:pPr>
      <w:tabs>
        <w:tab w:val="left" w:pos="2552"/>
        <w:tab w:val="num" w:pos="6480"/>
      </w:tabs>
      <w:spacing w:before="240" w:after="240"/>
      <w:ind w:left="6480" w:hanging="180"/>
      <w:jc w:val="left"/>
      <w:outlineLvl w:val="8"/>
    </w:pPr>
    <w:rPr>
      <w:b/>
    </w:rPr>
  </w:style>
  <w:style w:type="paragraph" w:styleId="61">
    <w:name w:val="toc 6"/>
    <w:basedOn w:val="af8"/>
    <w:next w:val="ad"/>
    <w:autoRedefine/>
    <w:rsid w:val="00521619"/>
    <w:pPr>
      <w:tabs>
        <w:tab w:val="clear" w:pos="9923"/>
      </w:tabs>
      <w:spacing w:line="240" w:lineRule="auto"/>
      <w:ind w:left="8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styleId="71">
    <w:name w:val="toc 7"/>
    <w:basedOn w:val="af8"/>
    <w:next w:val="ad"/>
    <w:autoRedefine/>
    <w:rsid w:val="00521619"/>
    <w:pPr>
      <w:tabs>
        <w:tab w:val="clear" w:pos="9923"/>
      </w:tabs>
      <w:spacing w:line="240" w:lineRule="auto"/>
      <w:ind w:left="10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styleId="81">
    <w:name w:val="toc 8"/>
    <w:basedOn w:val="af8"/>
    <w:next w:val="ad"/>
    <w:autoRedefine/>
    <w:rsid w:val="00521619"/>
    <w:pPr>
      <w:tabs>
        <w:tab w:val="clear" w:pos="9923"/>
      </w:tabs>
      <w:spacing w:line="240" w:lineRule="auto"/>
      <w:ind w:left="12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customStyle="1" w:styleId="Style7">
    <w:name w:val="Style7"/>
    <w:basedOn w:val="a9"/>
    <w:rsid w:val="00521619"/>
    <w:pPr>
      <w:widowControl w:val="0"/>
      <w:autoSpaceDE w:val="0"/>
      <w:autoSpaceDN w:val="0"/>
      <w:adjustRightInd w:val="0"/>
      <w:spacing w:line="278" w:lineRule="exact"/>
      <w:ind w:firstLine="0"/>
    </w:pPr>
    <w:rPr>
      <w:rFonts w:cs="Times New Roman"/>
      <w:sz w:val="24"/>
    </w:rPr>
  </w:style>
  <w:style w:type="paragraph" w:customStyle="1" w:styleId="Style57">
    <w:name w:val="Style57"/>
    <w:basedOn w:val="a9"/>
    <w:rsid w:val="00521619"/>
    <w:pPr>
      <w:widowControl w:val="0"/>
      <w:autoSpaceDE w:val="0"/>
      <w:autoSpaceDN w:val="0"/>
      <w:adjustRightInd w:val="0"/>
      <w:spacing w:line="277" w:lineRule="exact"/>
      <w:ind w:firstLine="720"/>
    </w:pPr>
    <w:rPr>
      <w:rFonts w:cs="Times New Roman"/>
      <w:sz w:val="24"/>
    </w:rPr>
  </w:style>
  <w:style w:type="paragraph" w:customStyle="1" w:styleId="Style60">
    <w:name w:val="Style60"/>
    <w:basedOn w:val="a9"/>
    <w:rsid w:val="00521619"/>
    <w:pPr>
      <w:widowControl w:val="0"/>
      <w:autoSpaceDE w:val="0"/>
      <w:autoSpaceDN w:val="0"/>
      <w:adjustRightInd w:val="0"/>
      <w:spacing w:line="278" w:lineRule="exact"/>
      <w:ind w:hanging="288"/>
    </w:pPr>
    <w:rPr>
      <w:rFonts w:cs="Times New Roman"/>
      <w:sz w:val="24"/>
    </w:rPr>
  </w:style>
  <w:style w:type="character" w:customStyle="1" w:styleId="FontStyle192">
    <w:name w:val="Font Style192"/>
    <w:rsid w:val="00521619"/>
    <w:rPr>
      <w:rFonts w:ascii="Arial" w:hAnsi="Arial" w:cs="Arial"/>
      <w:sz w:val="20"/>
      <w:szCs w:val="20"/>
    </w:rPr>
  </w:style>
  <w:style w:type="paragraph" w:customStyle="1" w:styleId="Style61">
    <w:name w:val="Style61"/>
    <w:basedOn w:val="a9"/>
    <w:rsid w:val="00521619"/>
    <w:pPr>
      <w:widowControl w:val="0"/>
      <w:autoSpaceDE w:val="0"/>
      <w:autoSpaceDN w:val="0"/>
      <w:adjustRightInd w:val="0"/>
      <w:spacing w:line="276" w:lineRule="exact"/>
      <w:ind w:hanging="187"/>
      <w:jc w:val="left"/>
    </w:pPr>
    <w:rPr>
      <w:rFonts w:cs="Times New Roman"/>
      <w:sz w:val="24"/>
    </w:rPr>
  </w:style>
  <w:style w:type="paragraph" w:customStyle="1" w:styleId="Style36">
    <w:name w:val="Style3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rFonts w:cs="Times New Roman"/>
      <w:sz w:val="24"/>
    </w:rPr>
  </w:style>
  <w:style w:type="paragraph" w:customStyle="1" w:styleId="Style91">
    <w:name w:val="Style91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paragraph" w:customStyle="1" w:styleId="Style106">
    <w:name w:val="Style10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character" w:customStyle="1" w:styleId="FontStyle188">
    <w:name w:val="Font Style188"/>
    <w:rsid w:val="00521619"/>
    <w:rPr>
      <w:rFonts w:ascii="Arial" w:hAnsi="Arial" w:cs="Arial"/>
      <w:smallCaps/>
      <w:sz w:val="20"/>
      <w:szCs w:val="20"/>
    </w:rPr>
  </w:style>
  <w:style w:type="paragraph" w:customStyle="1" w:styleId="Style96">
    <w:name w:val="Style96"/>
    <w:basedOn w:val="a9"/>
    <w:rsid w:val="00521619"/>
    <w:pPr>
      <w:widowControl w:val="0"/>
      <w:autoSpaceDE w:val="0"/>
      <w:autoSpaceDN w:val="0"/>
      <w:adjustRightInd w:val="0"/>
      <w:spacing w:line="276" w:lineRule="exact"/>
      <w:ind w:firstLine="706"/>
      <w:jc w:val="left"/>
    </w:pPr>
    <w:rPr>
      <w:rFonts w:cs="Times New Roman"/>
      <w:sz w:val="24"/>
    </w:rPr>
  </w:style>
  <w:style w:type="paragraph" w:customStyle="1" w:styleId="Style126">
    <w:name w:val="Style12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character" w:customStyle="1" w:styleId="af0">
    <w:name w:val="ВНП Обычный текст с отступом Знак"/>
    <w:link w:val="af"/>
    <w:rsid w:val="00521619"/>
    <w:rPr>
      <w:rFonts w:ascii="Arial" w:hAnsi="Arial" w:cs="Arial"/>
      <w:sz w:val="22"/>
      <w:szCs w:val="24"/>
    </w:rPr>
  </w:style>
  <w:style w:type="paragraph" w:styleId="aff3">
    <w:name w:val="Block Text"/>
    <w:basedOn w:val="a9"/>
    <w:rsid w:val="00521619"/>
    <w:pPr>
      <w:spacing w:line="240" w:lineRule="auto"/>
      <w:ind w:left="142" w:right="227" w:firstLine="851"/>
    </w:pPr>
    <w:rPr>
      <w:rFonts w:cs="Times New Roman"/>
      <w:sz w:val="24"/>
    </w:rPr>
  </w:style>
  <w:style w:type="paragraph" w:styleId="aff4">
    <w:name w:val="Body Text Indent"/>
    <w:basedOn w:val="a9"/>
    <w:link w:val="aff5"/>
    <w:rsid w:val="00521619"/>
    <w:pPr>
      <w:ind w:firstLine="720"/>
    </w:pPr>
    <w:rPr>
      <w:rFonts w:ascii="TimesET" w:hAnsi="TimesET" w:cs="Times New Roman"/>
      <w:sz w:val="24"/>
      <w:szCs w:val="20"/>
    </w:rPr>
  </w:style>
  <w:style w:type="character" w:customStyle="1" w:styleId="aff5">
    <w:name w:val="Основной текст с отступом Знак"/>
    <w:link w:val="aff4"/>
    <w:rsid w:val="00521619"/>
    <w:rPr>
      <w:rFonts w:ascii="TimesET" w:hAnsi="TimesET"/>
      <w:sz w:val="24"/>
    </w:rPr>
  </w:style>
  <w:style w:type="paragraph" w:customStyle="1" w:styleId="c">
    <w:name w:val="ВНП Обычный текст c отступом"/>
    <w:basedOn w:val="a9"/>
    <w:link w:val="c0"/>
    <w:rsid w:val="00521619"/>
    <w:pPr>
      <w:spacing w:line="240" w:lineRule="auto"/>
    </w:pPr>
    <w:rPr>
      <w:sz w:val="24"/>
      <w:szCs w:val="22"/>
    </w:rPr>
  </w:style>
  <w:style w:type="character" w:customStyle="1" w:styleId="c0">
    <w:name w:val="ВНП Обычный текст c отступом Знак"/>
    <w:link w:val="c"/>
    <w:rsid w:val="00521619"/>
    <w:rPr>
      <w:rFonts w:ascii="Arial" w:hAnsi="Arial" w:cs="Arial"/>
      <w:sz w:val="24"/>
      <w:szCs w:val="22"/>
    </w:rPr>
  </w:style>
  <w:style w:type="character" w:customStyle="1" w:styleId="afd">
    <w:name w:val="Нижний колонтитул Знак"/>
    <w:link w:val="afc"/>
    <w:rsid w:val="00521619"/>
    <w:rPr>
      <w:rFonts w:ascii="Arial" w:hAnsi="Arial" w:cs="Arial"/>
      <w:sz w:val="22"/>
      <w:szCs w:val="24"/>
    </w:rPr>
  </w:style>
  <w:style w:type="paragraph" w:styleId="22">
    <w:name w:val="List 2"/>
    <w:basedOn w:val="a9"/>
    <w:rsid w:val="00521619"/>
    <w:pPr>
      <w:spacing w:line="240" w:lineRule="auto"/>
      <w:ind w:left="566" w:hanging="283"/>
      <w:jc w:val="left"/>
    </w:pPr>
    <w:rPr>
      <w:rFonts w:ascii="Times New Roman" w:hAnsi="Times New Roman" w:cs="Times New Roman"/>
      <w:sz w:val="24"/>
    </w:rPr>
  </w:style>
  <w:style w:type="paragraph" w:styleId="aff6">
    <w:name w:val="Balloon Text"/>
    <w:basedOn w:val="a9"/>
    <w:link w:val="aff7"/>
    <w:rsid w:val="00521619"/>
    <w:pPr>
      <w:spacing w:line="240" w:lineRule="auto"/>
      <w:ind w:firstLine="0"/>
      <w:jc w:val="left"/>
    </w:pPr>
    <w:rPr>
      <w:rFonts w:ascii="Tahoma" w:hAnsi="Tahoma" w:cs="Tahoma"/>
      <w:sz w:val="16"/>
      <w:szCs w:val="16"/>
      <w:lang w:eastAsia="ar-SA"/>
    </w:rPr>
  </w:style>
  <w:style w:type="character" w:customStyle="1" w:styleId="aff7">
    <w:name w:val="Текст выноски Знак"/>
    <w:link w:val="aff6"/>
    <w:rsid w:val="00521619"/>
    <w:rPr>
      <w:rFonts w:ascii="Tahoma" w:hAnsi="Tahoma" w:cs="Tahoma"/>
      <w:sz w:val="16"/>
      <w:szCs w:val="16"/>
      <w:lang w:eastAsia="ar-SA"/>
    </w:rPr>
  </w:style>
  <w:style w:type="character" w:customStyle="1" w:styleId="WW8Num5z0">
    <w:name w:val="WW8Num5z0"/>
    <w:rsid w:val="00521619"/>
    <w:rPr>
      <w:rFonts w:ascii="Times New Roman" w:hAnsi="Times New Roman" w:cs="Times New Roman"/>
    </w:rPr>
  </w:style>
  <w:style w:type="character" w:customStyle="1" w:styleId="WW8Num6z0">
    <w:name w:val="WW8Num6z0"/>
    <w:rsid w:val="00521619"/>
    <w:rPr>
      <w:rFonts w:ascii="Times New Roman" w:hAnsi="Times New Roman" w:cs="Times New Roman"/>
    </w:rPr>
  </w:style>
  <w:style w:type="character" w:customStyle="1" w:styleId="WW8Num7z0">
    <w:name w:val="WW8Num7z0"/>
    <w:rsid w:val="00521619"/>
    <w:rPr>
      <w:rFonts w:ascii="Symbol" w:hAnsi="Symbol" w:cs="OpenSymbol"/>
    </w:rPr>
  </w:style>
  <w:style w:type="character" w:customStyle="1" w:styleId="WW8Num7z1">
    <w:name w:val="WW8Num7z1"/>
    <w:rsid w:val="00521619"/>
    <w:rPr>
      <w:rFonts w:ascii="OpenSymbol" w:hAnsi="OpenSymbol" w:cs="OpenSymbol"/>
    </w:rPr>
  </w:style>
  <w:style w:type="character" w:customStyle="1" w:styleId="WW8Num8z0">
    <w:name w:val="WW8Num8z0"/>
    <w:rsid w:val="00521619"/>
    <w:rPr>
      <w:rFonts w:ascii="Symbol" w:hAnsi="Symbol" w:cs="OpenSymbol"/>
    </w:rPr>
  </w:style>
  <w:style w:type="character" w:customStyle="1" w:styleId="WW8Num8z1">
    <w:name w:val="WW8Num8z1"/>
    <w:rsid w:val="00521619"/>
    <w:rPr>
      <w:rFonts w:ascii="OpenSymbol" w:hAnsi="OpenSymbol" w:cs="OpenSymbol"/>
    </w:rPr>
  </w:style>
  <w:style w:type="character" w:customStyle="1" w:styleId="WW8Num9z0">
    <w:name w:val="WW8Num9z0"/>
    <w:rsid w:val="00521619"/>
    <w:rPr>
      <w:rFonts w:ascii="Symbol" w:hAnsi="Symbol" w:cs="OpenSymbol"/>
    </w:rPr>
  </w:style>
  <w:style w:type="character" w:customStyle="1" w:styleId="WW8Num9z1">
    <w:name w:val="WW8Num9z1"/>
    <w:rsid w:val="00521619"/>
    <w:rPr>
      <w:rFonts w:ascii="OpenSymbol" w:hAnsi="OpenSymbol" w:cs="OpenSymbol"/>
    </w:rPr>
  </w:style>
  <w:style w:type="character" w:customStyle="1" w:styleId="WW8Num10z0">
    <w:name w:val="WW8Num10z0"/>
    <w:rsid w:val="00521619"/>
    <w:rPr>
      <w:rFonts w:ascii="Symbol" w:hAnsi="Symbol"/>
    </w:rPr>
  </w:style>
  <w:style w:type="character" w:customStyle="1" w:styleId="WW8Num12z0">
    <w:name w:val="WW8Num12z0"/>
    <w:rsid w:val="00521619"/>
    <w:rPr>
      <w:rFonts w:ascii="Times New Roman" w:hAnsi="Times New Roman"/>
    </w:rPr>
  </w:style>
  <w:style w:type="character" w:customStyle="1" w:styleId="WW8Num13z0">
    <w:name w:val="WW8Num13z0"/>
    <w:rsid w:val="00521619"/>
    <w:rPr>
      <w:rFonts w:ascii="GOST type A" w:eastAsia="Times New Roman" w:hAnsi="GOST type A" w:cs="Times New Roman"/>
    </w:rPr>
  </w:style>
  <w:style w:type="character" w:customStyle="1" w:styleId="WW8Num13z1">
    <w:name w:val="WW8Num13z1"/>
    <w:rsid w:val="00521619"/>
    <w:rPr>
      <w:rFonts w:ascii="Courier New" w:hAnsi="Courier New" w:cs="Courier New"/>
    </w:rPr>
  </w:style>
  <w:style w:type="character" w:customStyle="1" w:styleId="WW8Num13z2">
    <w:name w:val="WW8Num13z2"/>
    <w:rsid w:val="00521619"/>
    <w:rPr>
      <w:rFonts w:ascii="Wingdings" w:hAnsi="Wingdings"/>
    </w:rPr>
  </w:style>
  <w:style w:type="character" w:customStyle="1" w:styleId="WW8Num13z3">
    <w:name w:val="WW8Num13z3"/>
    <w:rsid w:val="00521619"/>
    <w:rPr>
      <w:rFonts w:ascii="Symbol" w:hAnsi="Symbol"/>
    </w:rPr>
  </w:style>
  <w:style w:type="character" w:customStyle="1" w:styleId="WW8Num18z0">
    <w:name w:val="WW8Num18z0"/>
    <w:rsid w:val="00521619"/>
    <w:rPr>
      <w:rFonts w:ascii="Times New Roman" w:hAnsi="Times New Roman"/>
    </w:rPr>
  </w:style>
  <w:style w:type="character" w:customStyle="1" w:styleId="WW8Num19z1">
    <w:name w:val="WW8Num19z1"/>
    <w:rsid w:val="00521619"/>
    <w:rPr>
      <w:rFonts w:ascii="Times New Roman" w:eastAsia="Times New Roman" w:hAnsi="Times New Roman" w:cs="Times New Roman"/>
    </w:rPr>
  </w:style>
  <w:style w:type="character" w:customStyle="1" w:styleId="WW8Num21z0">
    <w:name w:val="WW8Num21z0"/>
    <w:rsid w:val="00521619"/>
    <w:rPr>
      <w:b/>
      <w:u w:val="single"/>
    </w:rPr>
  </w:style>
  <w:style w:type="character" w:customStyle="1" w:styleId="WW8Num24z0">
    <w:name w:val="WW8Num24z0"/>
    <w:rsid w:val="00521619"/>
    <w:rPr>
      <w:rFonts w:ascii="Symbol" w:eastAsia="Times New Roman" w:hAnsi="Symbol" w:cs="Times New Roman"/>
    </w:rPr>
  </w:style>
  <w:style w:type="character" w:customStyle="1" w:styleId="WW8Num24z1">
    <w:name w:val="WW8Num24z1"/>
    <w:rsid w:val="00521619"/>
    <w:rPr>
      <w:rFonts w:ascii="Courier New" w:hAnsi="Courier New" w:cs="Courier New"/>
    </w:rPr>
  </w:style>
  <w:style w:type="character" w:customStyle="1" w:styleId="WW8Num24z2">
    <w:name w:val="WW8Num24z2"/>
    <w:rsid w:val="00521619"/>
    <w:rPr>
      <w:rFonts w:ascii="Wingdings" w:hAnsi="Wingdings"/>
    </w:rPr>
  </w:style>
  <w:style w:type="character" w:customStyle="1" w:styleId="WW8Num24z3">
    <w:name w:val="WW8Num24z3"/>
    <w:rsid w:val="00521619"/>
    <w:rPr>
      <w:rFonts w:ascii="Symbol" w:hAnsi="Symbol"/>
    </w:rPr>
  </w:style>
  <w:style w:type="character" w:customStyle="1" w:styleId="WW8Num27z0">
    <w:name w:val="WW8Num27z0"/>
    <w:rsid w:val="00521619"/>
    <w:rPr>
      <w:rFonts w:ascii="Symbol" w:hAnsi="Symbol"/>
    </w:rPr>
  </w:style>
  <w:style w:type="character" w:customStyle="1" w:styleId="WW8Num27z1">
    <w:name w:val="WW8Num27z1"/>
    <w:rsid w:val="00521619"/>
    <w:rPr>
      <w:rFonts w:ascii="Courier New" w:hAnsi="Courier New" w:cs="Courier New"/>
    </w:rPr>
  </w:style>
  <w:style w:type="character" w:customStyle="1" w:styleId="WW8Num27z2">
    <w:name w:val="WW8Num27z2"/>
    <w:rsid w:val="00521619"/>
    <w:rPr>
      <w:rFonts w:ascii="Wingdings" w:hAnsi="Wingdings"/>
    </w:rPr>
  </w:style>
  <w:style w:type="character" w:customStyle="1" w:styleId="WW8Num32z0">
    <w:name w:val="WW8Num32z0"/>
    <w:rsid w:val="00521619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521619"/>
    <w:rPr>
      <w:rFonts w:ascii="Courier New" w:hAnsi="Courier New"/>
    </w:rPr>
  </w:style>
  <w:style w:type="character" w:customStyle="1" w:styleId="WW8Num32z2">
    <w:name w:val="WW8Num32z2"/>
    <w:rsid w:val="00521619"/>
    <w:rPr>
      <w:rFonts w:ascii="Wingdings" w:hAnsi="Wingdings"/>
    </w:rPr>
  </w:style>
  <w:style w:type="character" w:customStyle="1" w:styleId="WW8Num32z3">
    <w:name w:val="WW8Num32z3"/>
    <w:rsid w:val="00521619"/>
    <w:rPr>
      <w:rFonts w:ascii="Symbol" w:hAnsi="Symbol"/>
    </w:rPr>
  </w:style>
  <w:style w:type="character" w:customStyle="1" w:styleId="WW8Num33z1">
    <w:name w:val="WW8Num33z1"/>
    <w:rsid w:val="00521619"/>
    <w:rPr>
      <w:rFonts w:ascii="Symbol" w:hAnsi="Symbol"/>
    </w:rPr>
  </w:style>
  <w:style w:type="character" w:customStyle="1" w:styleId="WW8Num37z0">
    <w:name w:val="WW8Num37z0"/>
    <w:rsid w:val="00521619"/>
    <w:rPr>
      <w:rFonts w:ascii="Symbol" w:hAnsi="Symbol"/>
    </w:rPr>
  </w:style>
  <w:style w:type="character" w:customStyle="1" w:styleId="WW8Num38z0">
    <w:name w:val="WW8Num38z0"/>
    <w:rsid w:val="00521619"/>
    <w:rPr>
      <w:rFonts w:ascii="Symbol" w:hAnsi="Symbol"/>
    </w:rPr>
  </w:style>
  <w:style w:type="character" w:customStyle="1" w:styleId="WW8Num38z1">
    <w:name w:val="WW8Num38z1"/>
    <w:rsid w:val="00521619"/>
    <w:rPr>
      <w:rFonts w:ascii="Courier New" w:hAnsi="Courier New" w:cs="Courier New"/>
    </w:rPr>
  </w:style>
  <w:style w:type="character" w:customStyle="1" w:styleId="WW8Num38z2">
    <w:name w:val="WW8Num38z2"/>
    <w:rsid w:val="00521619"/>
    <w:rPr>
      <w:rFonts w:ascii="Wingdings" w:hAnsi="Wingdings"/>
    </w:rPr>
  </w:style>
  <w:style w:type="character" w:customStyle="1" w:styleId="WW8Num42z0">
    <w:name w:val="WW8Num42z0"/>
    <w:rsid w:val="00521619"/>
    <w:rPr>
      <w:rFonts w:ascii="Times New Roman" w:eastAsia="Times New Roman" w:hAnsi="Times New Roman" w:cs="Times New Roman"/>
    </w:rPr>
  </w:style>
  <w:style w:type="character" w:customStyle="1" w:styleId="WW8Num42z1">
    <w:name w:val="WW8Num42z1"/>
    <w:rsid w:val="00521619"/>
    <w:rPr>
      <w:rFonts w:ascii="Symbol" w:hAnsi="Symbol"/>
    </w:rPr>
  </w:style>
  <w:style w:type="character" w:customStyle="1" w:styleId="WW8Num46z0">
    <w:name w:val="WW8Num46z0"/>
    <w:rsid w:val="00521619"/>
    <w:rPr>
      <w:rFonts w:ascii="Symbol" w:hAnsi="Symbol"/>
    </w:rPr>
  </w:style>
  <w:style w:type="character" w:customStyle="1" w:styleId="WW8Num46z1">
    <w:name w:val="WW8Num46z1"/>
    <w:rsid w:val="00521619"/>
    <w:rPr>
      <w:rFonts w:ascii="Courier New" w:hAnsi="Courier New" w:cs="Courier New"/>
    </w:rPr>
  </w:style>
  <w:style w:type="character" w:customStyle="1" w:styleId="WW8Num46z2">
    <w:name w:val="WW8Num46z2"/>
    <w:rsid w:val="00521619"/>
    <w:rPr>
      <w:rFonts w:ascii="Wingdings" w:hAnsi="Wingdings"/>
    </w:rPr>
  </w:style>
  <w:style w:type="character" w:customStyle="1" w:styleId="14">
    <w:name w:val="Основной шрифт абзаца1"/>
    <w:rsid w:val="00521619"/>
  </w:style>
  <w:style w:type="paragraph" w:customStyle="1" w:styleId="15">
    <w:name w:val="Заголовок1"/>
    <w:basedOn w:val="a9"/>
    <w:next w:val="aff8"/>
    <w:rsid w:val="00521619"/>
    <w:pPr>
      <w:keepNext/>
      <w:spacing w:before="240" w:after="120" w:line="240" w:lineRule="auto"/>
      <w:ind w:firstLine="0"/>
      <w:jc w:val="left"/>
    </w:pPr>
    <w:rPr>
      <w:rFonts w:eastAsia="Lucida Sans Unicode" w:cs="Mangal"/>
      <w:sz w:val="28"/>
      <w:szCs w:val="28"/>
      <w:lang w:eastAsia="ar-SA"/>
    </w:rPr>
  </w:style>
  <w:style w:type="paragraph" w:styleId="aff8">
    <w:name w:val="Body Text"/>
    <w:basedOn w:val="a9"/>
    <w:link w:val="aff9"/>
    <w:rsid w:val="00521619"/>
    <w:pPr>
      <w:tabs>
        <w:tab w:val="left" w:pos="0"/>
      </w:tabs>
      <w:spacing w:line="240" w:lineRule="auto"/>
      <w:ind w:right="-851" w:firstLine="0"/>
      <w:jc w:val="left"/>
    </w:pPr>
    <w:rPr>
      <w:rFonts w:cs="Times New Roman"/>
      <w:i/>
      <w:sz w:val="24"/>
      <w:szCs w:val="20"/>
      <w:u w:val="single"/>
      <w:lang w:eastAsia="ar-SA"/>
    </w:rPr>
  </w:style>
  <w:style w:type="character" w:customStyle="1" w:styleId="aff9">
    <w:name w:val="Основной текст Знак"/>
    <w:link w:val="aff8"/>
    <w:rsid w:val="00521619"/>
    <w:rPr>
      <w:rFonts w:ascii="Arial" w:hAnsi="Arial"/>
      <w:i/>
      <w:sz w:val="24"/>
      <w:u w:val="single"/>
      <w:lang w:eastAsia="ar-SA"/>
    </w:rPr>
  </w:style>
  <w:style w:type="paragraph" w:styleId="affa">
    <w:name w:val="List"/>
    <w:basedOn w:val="aff8"/>
    <w:rsid w:val="00521619"/>
    <w:rPr>
      <w:rFonts w:cs="Mangal"/>
    </w:rPr>
  </w:style>
  <w:style w:type="paragraph" w:customStyle="1" w:styleId="16">
    <w:name w:val="Название1"/>
    <w:basedOn w:val="a9"/>
    <w:rsid w:val="00521619"/>
    <w:pPr>
      <w:suppressLineNumbers/>
      <w:spacing w:before="120" w:after="120" w:line="240" w:lineRule="auto"/>
      <w:ind w:firstLine="0"/>
      <w:jc w:val="left"/>
    </w:pPr>
    <w:rPr>
      <w:rFonts w:cs="Mangal"/>
      <w:i/>
      <w:iCs/>
      <w:sz w:val="20"/>
      <w:lang w:eastAsia="ar-SA"/>
    </w:rPr>
  </w:style>
  <w:style w:type="paragraph" w:customStyle="1" w:styleId="17">
    <w:name w:val="Указатель1"/>
    <w:basedOn w:val="a9"/>
    <w:rsid w:val="00521619"/>
    <w:pPr>
      <w:suppressLineNumbers/>
      <w:spacing w:line="240" w:lineRule="auto"/>
      <w:ind w:firstLine="0"/>
      <w:jc w:val="left"/>
    </w:pPr>
    <w:rPr>
      <w:rFonts w:cs="Mangal"/>
      <w:sz w:val="24"/>
      <w:lang w:eastAsia="ar-SA"/>
    </w:rPr>
  </w:style>
  <w:style w:type="paragraph" w:styleId="affb">
    <w:name w:val="Title"/>
    <w:basedOn w:val="a9"/>
    <w:next w:val="affc"/>
    <w:link w:val="affd"/>
    <w:qFormat/>
    <w:rsid w:val="00521619"/>
    <w:pPr>
      <w:spacing w:before="240" w:after="60" w:line="240" w:lineRule="auto"/>
      <w:ind w:firstLine="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fd">
    <w:name w:val="Заголовок Знак"/>
    <w:link w:val="affb"/>
    <w:rsid w:val="00521619"/>
    <w:rPr>
      <w:rFonts w:ascii="Cambria" w:hAnsi="Cambria"/>
      <w:b/>
      <w:bCs/>
      <w:kern w:val="28"/>
      <w:sz w:val="32"/>
      <w:szCs w:val="32"/>
    </w:rPr>
  </w:style>
  <w:style w:type="paragraph" w:styleId="affc">
    <w:name w:val="Subtitle"/>
    <w:basedOn w:val="a9"/>
    <w:next w:val="aff8"/>
    <w:link w:val="affe"/>
    <w:qFormat/>
    <w:rsid w:val="00521619"/>
    <w:pPr>
      <w:spacing w:after="60" w:line="240" w:lineRule="auto"/>
      <w:ind w:firstLine="0"/>
      <w:jc w:val="center"/>
      <w:outlineLvl w:val="1"/>
    </w:pPr>
    <w:rPr>
      <w:rFonts w:ascii="Cambria" w:hAnsi="Cambria" w:cs="Times New Roman"/>
      <w:sz w:val="24"/>
    </w:rPr>
  </w:style>
  <w:style w:type="character" w:customStyle="1" w:styleId="affe">
    <w:name w:val="Подзаголовок Знак"/>
    <w:link w:val="affc"/>
    <w:rsid w:val="00521619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9"/>
    <w:rsid w:val="00521619"/>
    <w:pPr>
      <w:spacing w:line="240" w:lineRule="auto"/>
      <w:ind w:left="851" w:firstLine="0"/>
      <w:jc w:val="left"/>
    </w:pPr>
    <w:rPr>
      <w:rFonts w:ascii="Courier New" w:hAnsi="Courier New" w:cs="Times New Roman"/>
      <w:sz w:val="24"/>
      <w:lang w:eastAsia="ar-SA"/>
    </w:rPr>
  </w:style>
  <w:style w:type="paragraph" w:customStyle="1" w:styleId="18">
    <w:name w:val="Цитата1"/>
    <w:basedOn w:val="a9"/>
    <w:rsid w:val="00521619"/>
    <w:pPr>
      <w:spacing w:line="240" w:lineRule="auto"/>
      <w:ind w:left="567" w:right="140" w:firstLine="0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211">
    <w:name w:val="Основной текст 21"/>
    <w:basedOn w:val="a9"/>
    <w:rsid w:val="00521619"/>
    <w:pPr>
      <w:spacing w:line="240" w:lineRule="auto"/>
      <w:ind w:right="284" w:firstLine="0"/>
      <w:jc w:val="center"/>
    </w:pPr>
    <w:rPr>
      <w:rFonts w:ascii="Times New Roman" w:hAnsi="Times New Roman" w:cs="Times New Roman"/>
      <w:sz w:val="28"/>
      <w:lang w:eastAsia="ar-SA"/>
    </w:rPr>
  </w:style>
  <w:style w:type="paragraph" w:customStyle="1" w:styleId="220">
    <w:name w:val="Основной текст 22"/>
    <w:basedOn w:val="a9"/>
    <w:rsid w:val="00521619"/>
    <w:pPr>
      <w:spacing w:line="240" w:lineRule="auto"/>
      <w:ind w:firstLine="567"/>
      <w:jc w:val="lef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212">
    <w:name w:val="Список 21"/>
    <w:basedOn w:val="a9"/>
    <w:rsid w:val="00521619"/>
    <w:pPr>
      <w:widowControl w:val="0"/>
      <w:autoSpaceDE w:val="0"/>
      <w:spacing w:line="240" w:lineRule="auto"/>
      <w:ind w:left="566" w:hanging="283"/>
      <w:jc w:val="left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31"/>
    <w:basedOn w:val="a9"/>
    <w:rsid w:val="00521619"/>
    <w:pPr>
      <w:overflowPunct w:val="0"/>
      <w:autoSpaceDE w:val="0"/>
      <w:spacing w:line="240" w:lineRule="auto"/>
      <w:ind w:firstLine="0"/>
      <w:textAlignment w:val="baseline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Arial">
    <w:name w:val="Обычный + Arial"/>
    <w:basedOn w:val="a9"/>
    <w:rsid w:val="00521619"/>
    <w:pPr>
      <w:spacing w:line="312" w:lineRule="auto"/>
      <w:ind w:firstLine="0"/>
    </w:pPr>
    <w:rPr>
      <w:szCs w:val="22"/>
      <w:lang w:eastAsia="ar-SA"/>
    </w:rPr>
  </w:style>
  <w:style w:type="paragraph" w:customStyle="1" w:styleId="32">
    <w:name w:val="Текст3"/>
    <w:basedOn w:val="a9"/>
    <w:rsid w:val="00521619"/>
    <w:pPr>
      <w:spacing w:line="240" w:lineRule="auto"/>
      <w:ind w:firstLine="720"/>
    </w:pPr>
    <w:rPr>
      <w:rFonts w:ascii="Courier New" w:hAnsi="Courier New" w:cs="Times New Roman"/>
      <w:sz w:val="20"/>
      <w:szCs w:val="20"/>
      <w:lang w:eastAsia="ar-SA"/>
    </w:rPr>
  </w:style>
  <w:style w:type="paragraph" w:customStyle="1" w:styleId="BodyText21">
    <w:name w:val="Body Text 21"/>
    <w:basedOn w:val="a9"/>
    <w:rsid w:val="00521619"/>
    <w:pPr>
      <w:spacing w:line="240" w:lineRule="auto"/>
      <w:ind w:firstLine="567"/>
      <w:jc w:val="lef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ConsTitle">
    <w:name w:val="ConsTitle"/>
    <w:rsid w:val="00521619"/>
    <w:pPr>
      <w:suppressAutoHyphens/>
      <w:overflowPunct w:val="0"/>
      <w:autoSpaceDE w:val="0"/>
      <w:textAlignment w:val="baseline"/>
    </w:pPr>
    <w:rPr>
      <w:rFonts w:ascii="Arial" w:eastAsia="Arial" w:hAnsi="Arial"/>
      <w:b/>
      <w:sz w:val="16"/>
      <w:lang w:eastAsia="ar-SA"/>
    </w:rPr>
  </w:style>
  <w:style w:type="paragraph" w:styleId="afff">
    <w:name w:val="Normal (Web)"/>
    <w:basedOn w:val="a9"/>
    <w:rsid w:val="00521619"/>
    <w:pPr>
      <w:spacing w:before="280" w:after="280" w:line="240" w:lineRule="auto"/>
      <w:ind w:firstLine="0"/>
      <w:jc w:val="left"/>
    </w:pPr>
    <w:rPr>
      <w:rFonts w:ascii="Times New Roman" w:hAnsi="Times New Roman" w:cs="Times New Roman"/>
      <w:sz w:val="24"/>
      <w:lang w:eastAsia="ar-SA"/>
    </w:rPr>
  </w:style>
  <w:style w:type="paragraph" w:customStyle="1" w:styleId="afff0">
    <w:name w:val="Обыч_мой"/>
    <w:basedOn w:val="a9"/>
    <w:rsid w:val="00521619"/>
    <w:pPr>
      <w:ind w:firstLine="855"/>
      <w:jc w:val="left"/>
    </w:pPr>
    <w:rPr>
      <w:rFonts w:ascii="Times New Roman" w:hAnsi="Times New Roman" w:cs="Wingdings"/>
      <w:sz w:val="28"/>
      <w:szCs w:val="28"/>
      <w:lang w:eastAsia="ar-SA"/>
    </w:rPr>
  </w:style>
  <w:style w:type="paragraph" w:customStyle="1" w:styleId="Section2">
    <w:name w:val="Section2"/>
    <w:basedOn w:val="a9"/>
    <w:next w:val="a9"/>
    <w:rsid w:val="00521619"/>
    <w:pPr>
      <w:widowControl w:val="0"/>
      <w:suppressAutoHyphens/>
      <w:spacing w:before="240" w:after="240" w:line="100" w:lineRule="atLeast"/>
      <w:ind w:left="170" w:right="170" w:firstLine="0"/>
      <w:jc w:val="center"/>
    </w:pPr>
    <w:rPr>
      <w:rFonts w:ascii="Times New Roman" w:eastAsia="Andale Sans UI" w:hAnsi="Times New Roman" w:cs="Times New Roman"/>
      <w:b/>
      <w:color w:val="000000"/>
      <w:kern w:val="1"/>
      <w:sz w:val="24"/>
      <w:lang w:eastAsia="ar-SA"/>
    </w:rPr>
  </w:style>
  <w:style w:type="paragraph" w:customStyle="1" w:styleId="Section1">
    <w:name w:val="Section1"/>
    <w:basedOn w:val="a9"/>
    <w:next w:val="Section2"/>
    <w:rsid w:val="00521619"/>
    <w:pPr>
      <w:spacing w:before="240" w:after="240" w:line="240" w:lineRule="auto"/>
      <w:ind w:left="170" w:right="170" w:firstLine="0"/>
      <w:jc w:val="center"/>
    </w:pPr>
    <w:rPr>
      <w:rFonts w:ascii="Times New Roman" w:hAnsi="Times New Roman" w:cs="Times New Roman"/>
      <w:b/>
      <w:caps/>
      <w:color w:val="000000"/>
      <w:sz w:val="24"/>
      <w:lang w:eastAsia="ar-SA"/>
    </w:rPr>
  </w:style>
  <w:style w:type="paragraph" w:customStyle="1" w:styleId="19">
    <w:name w:val="Текст1"/>
    <w:basedOn w:val="a9"/>
    <w:rsid w:val="00521619"/>
    <w:pPr>
      <w:spacing w:line="240" w:lineRule="auto"/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customStyle="1" w:styleId="23">
    <w:name w:val="Текст2"/>
    <w:basedOn w:val="a9"/>
    <w:rsid w:val="00521619"/>
    <w:pPr>
      <w:spacing w:line="240" w:lineRule="auto"/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customStyle="1" w:styleId="1a">
    <w:name w:val="Текст примечания1"/>
    <w:basedOn w:val="a9"/>
    <w:rsid w:val="00521619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1"/>
      <w:sz w:val="20"/>
      <w:szCs w:val="20"/>
      <w:lang w:eastAsia="ar-SA"/>
    </w:rPr>
  </w:style>
  <w:style w:type="paragraph" w:customStyle="1" w:styleId="afff1">
    <w:name w:val="Содержимое таблицы"/>
    <w:basedOn w:val="a9"/>
    <w:rsid w:val="00521619"/>
    <w:pPr>
      <w:suppressLineNumbers/>
      <w:spacing w:line="240" w:lineRule="auto"/>
      <w:ind w:firstLine="0"/>
      <w:jc w:val="left"/>
    </w:pPr>
    <w:rPr>
      <w:rFonts w:ascii="Courier New" w:hAnsi="Courier New" w:cs="Times New Roman"/>
      <w:sz w:val="24"/>
      <w:lang w:eastAsia="ar-SA"/>
    </w:rPr>
  </w:style>
  <w:style w:type="paragraph" w:customStyle="1" w:styleId="afff2">
    <w:name w:val="Заголовок таблицы"/>
    <w:basedOn w:val="afff1"/>
    <w:rsid w:val="00521619"/>
    <w:pPr>
      <w:jc w:val="center"/>
    </w:pPr>
    <w:rPr>
      <w:b/>
      <w:bCs/>
    </w:rPr>
  </w:style>
  <w:style w:type="paragraph" w:customStyle="1" w:styleId="afff3">
    <w:name w:val="Содержимое врезки"/>
    <w:basedOn w:val="aff8"/>
    <w:rsid w:val="00521619"/>
  </w:style>
  <w:style w:type="character" w:styleId="afff4">
    <w:name w:val="footnote reference"/>
    <w:rsid w:val="00521619"/>
    <w:rPr>
      <w:vertAlign w:val="superscript"/>
    </w:rPr>
  </w:style>
  <w:style w:type="paragraph" w:customStyle="1" w:styleId="afff5">
    <w:name w:val="Îáû÷íûé"/>
    <w:rsid w:val="00521619"/>
    <w:pPr>
      <w:widowControl w:val="0"/>
    </w:pPr>
  </w:style>
  <w:style w:type="paragraph" w:customStyle="1" w:styleId="1b">
    <w:name w:val="заголовок 1"/>
    <w:basedOn w:val="a9"/>
    <w:next w:val="a9"/>
    <w:rsid w:val="00521619"/>
    <w:pPr>
      <w:keepNext/>
      <w:spacing w:line="240" w:lineRule="auto"/>
      <w:ind w:firstLine="992"/>
    </w:pPr>
    <w:rPr>
      <w:rFonts w:cs="Times New Roman"/>
      <w:b/>
      <w:caps/>
      <w:sz w:val="24"/>
      <w:szCs w:val="20"/>
    </w:rPr>
  </w:style>
  <w:style w:type="character" w:customStyle="1" w:styleId="110">
    <w:name w:val="Заголовок 11"/>
    <w:aliases w:val="Заголовок 1 Знак Знак"/>
    <w:rsid w:val="00521619"/>
    <w:rPr>
      <w:rFonts w:ascii="Arial" w:hAnsi="Arial" w:cs="Arial"/>
      <w:b/>
      <w:bCs/>
      <w:caps/>
      <w:kern w:val="32"/>
      <w:sz w:val="28"/>
      <w:szCs w:val="28"/>
      <w:lang w:val="ru-RU" w:eastAsia="ru-RU" w:bidi="ar-SA"/>
    </w:rPr>
  </w:style>
  <w:style w:type="paragraph" w:customStyle="1" w:styleId="-2">
    <w:name w:val="УГТП-Заголовок 2"/>
    <w:basedOn w:val="a9"/>
    <w:rsid w:val="00521619"/>
    <w:pPr>
      <w:spacing w:before="240" w:line="240" w:lineRule="auto"/>
      <w:ind w:left="284" w:right="284" w:firstLine="562"/>
      <w:jc w:val="left"/>
    </w:pPr>
    <w:rPr>
      <w:b/>
      <w:sz w:val="24"/>
      <w:szCs w:val="28"/>
    </w:rPr>
  </w:style>
  <w:style w:type="paragraph" w:customStyle="1" w:styleId="Arial12">
    <w:name w:val="Стиль Arial 12 пт Черный По ширине"/>
    <w:basedOn w:val="a9"/>
    <w:link w:val="Arial120"/>
    <w:rsid w:val="00521619"/>
    <w:pPr>
      <w:spacing w:after="60" w:line="240" w:lineRule="auto"/>
      <w:ind w:left="-284" w:firstLine="680"/>
    </w:pPr>
    <w:rPr>
      <w:rFonts w:cs="Times New Roman"/>
      <w:color w:val="000000"/>
      <w:sz w:val="24"/>
    </w:rPr>
  </w:style>
  <w:style w:type="character" w:customStyle="1" w:styleId="Arial120">
    <w:name w:val="Стиль Arial 12 пт Черный По ширине Знак"/>
    <w:link w:val="Arial12"/>
    <w:rsid w:val="00521619"/>
    <w:rPr>
      <w:rFonts w:ascii="Arial" w:hAnsi="Arial"/>
      <w:color w:val="000000"/>
      <w:sz w:val="24"/>
      <w:szCs w:val="24"/>
    </w:rPr>
  </w:style>
  <w:style w:type="paragraph" w:customStyle="1" w:styleId="TitleProject">
    <w:name w:val="TitleProject"/>
    <w:basedOn w:val="a9"/>
    <w:rsid w:val="00521619"/>
    <w:pPr>
      <w:spacing w:line="240" w:lineRule="auto"/>
      <w:ind w:left="142" w:firstLine="0"/>
      <w:jc w:val="center"/>
    </w:pPr>
    <w:rPr>
      <w:rFonts w:cs="Times New Roman"/>
      <w:b/>
      <w:sz w:val="32"/>
      <w:szCs w:val="20"/>
    </w:rPr>
  </w:style>
  <w:style w:type="paragraph" w:customStyle="1" w:styleId="afff6">
    <w:name w:val="ВНП Список маркированный"/>
    <w:basedOn w:val="ad"/>
    <w:link w:val="afff7"/>
    <w:rsid w:val="00521619"/>
    <w:pPr>
      <w:tabs>
        <w:tab w:val="left" w:pos="850"/>
        <w:tab w:val="right" w:leader="dot" w:pos="9345"/>
      </w:tabs>
      <w:ind w:firstLine="0"/>
    </w:pPr>
    <w:rPr>
      <w:bCs/>
      <w:noProof/>
      <w:szCs w:val="22"/>
    </w:rPr>
  </w:style>
  <w:style w:type="character" w:customStyle="1" w:styleId="afff7">
    <w:name w:val="ВНП Список маркированный Знак"/>
    <w:link w:val="afff6"/>
    <w:rsid w:val="00521619"/>
    <w:rPr>
      <w:rFonts w:ascii="Arial" w:hAnsi="Arial" w:cs="Arial"/>
      <w:bCs/>
      <w:noProof/>
      <w:sz w:val="22"/>
      <w:szCs w:val="22"/>
    </w:rPr>
  </w:style>
  <w:style w:type="paragraph" w:customStyle="1" w:styleId="-0">
    <w:name w:val="Поясни-поясни"/>
    <w:basedOn w:val="a9"/>
    <w:link w:val="-1"/>
    <w:rsid w:val="00521619"/>
    <w:pPr>
      <w:tabs>
        <w:tab w:val="num" w:pos="1211"/>
      </w:tabs>
      <w:ind w:right="707" w:firstLine="851"/>
    </w:pPr>
    <w:rPr>
      <w:rFonts w:cs="Times New Roman"/>
      <w:bCs/>
      <w:szCs w:val="22"/>
    </w:rPr>
  </w:style>
  <w:style w:type="character" w:customStyle="1" w:styleId="af4">
    <w:name w:val="ВНП Заголовок главы Знак"/>
    <w:link w:val="a3"/>
    <w:rsid w:val="00521619"/>
    <w:rPr>
      <w:rFonts w:ascii="Arial" w:hAnsi="Arial" w:cs="Arial"/>
      <w:b/>
      <w:sz w:val="22"/>
      <w:szCs w:val="24"/>
    </w:rPr>
  </w:style>
  <w:style w:type="character" w:customStyle="1" w:styleId="-1">
    <w:name w:val="Поясни-поясни Знак"/>
    <w:link w:val="-0"/>
    <w:rsid w:val="00521619"/>
    <w:rPr>
      <w:rFonts w:ascii="Arial" w:hAnsi="Arial"/>
      <w:bCs/>
      <w:sz w:val="22"/>
      <w:szCs w:val="22"/>
    </w:rPr>
  </w:style>
  <w:style w:type="paragraph" w:customStyle="1" w:styleId="1c">
    <w:name w:val="заголовок 1 Знак Знак Знак Знак Знак"/>
    <w:basedOn w:val="a9"/>
    <w:rsid w:val="00521619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afff8">
    <w:name w:val="Осн_текст"/>
    <w:basedOn w:val="a9"/>
    <w:rsid w:val="00521619"/>
    <w:pPr>
      <w:ind w:left="227"/>
    </w:pPr>
  </w:style>
  <w:style w:type="paragraph" w:styleId="afff9">
    <w:name w:val="Document Map"/>
    <w:basedOn w:val="a9"/>
    <w:link w:val="afffa"/>
    <w:rsid w:val="00521619"/>
    <w:pPr>
      <w:shd w:val="clear" w:color="auto" w:fill="000080"/>
      <w:spacing w:line="240" w:lineRule="auto"/>
      <w:ind w:left="284" w:right="284"/>
    </w:pPr>
    <w:rPr>
      <w:rFonts w:ascii="Tahoma" w:hAnsi="Tahoma" w:cs="Times New Roman"/>
      <w:sz w:val="28"/>
      <w:szCs w:val="20"/>
    </w:rPr>
  </w:style>
  <w:style w:type="character" w:customStyle="1" w:styleId="afffa">
    <w:name w:val="Схема документа Знак"/>
    <w:link w:val="afff9"/>
    <w:rsid w:val="00521619"/>
    <w:rPr>
      <w:rFonts w:ascii="Tahoma" w:hAnsi="Tahoma"/>
      <w:sz w:val="28"/>
      <w:shd w:val="clear" w:color="auto" w:fill="000080"/>
    </w:rPr>
  </w:style>
  <w:style w:type="paragraph" w:customStyle="1" w:styleId="1d">
    <w:name w:val="Знак Знак1 Знак Знак Знак Знак Знак Знак Знак Знак Знак Знак"/>
    <w:basedOn w:val="a9"/>
    <w:rsid w:val="00521619"/>
    <w:pPr>
      <w:spacing w:line="240" w:lineRule="auto"/>
      <w:ind w:firstLine="0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afffb">
    <w:name w:val="Пояснительная"/>
    <w:basedOn w:val="a9"/>
    <w:link w:val="afffc"/>
    <w:rsid w:val="00521619"/>
    <w:pPr>
      <w:ind w:left="284" w:right="565" w:firstLine="567"/>
      <w:outlineLvl w:val="0"/>
    </w:pPr>
    <w:rPr>
      <w:rFonts w:cs="Times New Roman"/>
      <w:color w:val="000000"/>
      <w:szCs w:val="22"/>
    </w:rPr>
  </w:style>
  <w:style w:type="character" w:customStyle="1" w:styleId="afffc">
    <w:name w:val="Пояснительная Знак"/>
    <w:link w:val="afffb"/>
    <w:rsid w:val="00521619"/>
    <w:rPr>
      <w:rFonts w:ascii="Arial" w:hAnsi="Arial"/>
      <w:color w:val="000000"/>
      <w:sz w:val="22"/>
      <w:szCs w:val="22"/>
    </w:rPr>
  </w:style>
  <w:style w:type="paragraph" w:styleId="afffd">
    <w:name w:val="footnote text"/>
    <w:basedOn w:val="a9"/>
    <w:link w:val="afffe"/>
    <w:rsid w:val="00521619"/>
    <w:pPr>
      <w:spacing w:line="240" w:lineRule="auto"/>
      <w:ind w:firstLine="0"/>
      <w:jc w:val="left"/>
    </w:pPr>
    <w:rPr>
      <w:rFonts w:cs="Times New Roman"/>
      <w:sz w:val="20"/>
      <w:szCs w:val="20"/>
    </w:rPr>
  </w:style>
  <w:style w:type="character" w:customStyle="1" w:styleId="afffe">
    <w:name w:val="Текст сноски Знак"/>
    <w:link w:val="afffd"/>
    <w:rsid w:val="00521619"/>
    <w:rPr>
      <w:rFonts w:ascii="Arial" w:hAnsi="Arial"/>
    </w:rPr>
  </w:style>
  <w:style w:type="paragraph" w:styleId="24">
    <w:name w:val="Body Text Indent 2"/>
    <w:basedOn w:val="a9"/>
    <w:link w:val="25"/>
    <w:rsid w:val="00521619"/>
    <w:pPr>
      <w:spacing w:after="120" w:line="480" w:lineRule="auto"/>
      <w:ind w:left="283" w:firstLine="0"/>
      <w:jc w:val="left"/>
    </w:pPr>
    <w:rPr>
      <w:rFonts w:cs="Times New Roman"/>
      <w:sz w:val="20"/>
    </w:rPr>
  </w:style>
  <w:style w:type="character" w:customStyle="1" w:styleId="25">
    <w:name w:val="Основной текст с отступом 2 Знак"/>
    <w:link w:val="24"/>
    <w:rsid w:val="00521619"/>
    <w:rPr>
      <w:rFonts w:ascii="Arial" w:hAnsi="Arial"/>
      <w:szCs w:val="24"/>
    </w:rPr>
  </w:style>
  <w:style w:type="paragraph" w:customStyle="1" w:styleId="style13200347350000000856msonormal">
    <w:name w:val="style_13200347350000000856msonormal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sz w:val="24"/>
    </w:rPr>
  </w:style>
  <w:style w:type="character" w:customStyle="1" w:styleId="ae">
    <w:name w:val="ВНП Обычный текст Знак"/>
    <w:link w:val="ad"/>
    <w:rsid w:val="00521619"/>
    <w:rPr>
      <w:rFonts w:ascii="Arial" w:hAnsi="Arial" w:cs="Arial"/>
      <w:sz w:val="22"/>
      <w:szCs w:val="24"/>
    </w:rPr>
  </w:style>
  <w:style w:type="character" w:customStyle="1" w:styleId="af3">
    <w:name w:val="ВНП Заголовок раздела Знак"/>
    <w:link w:val="a2"/>
    <w:rsid w:val="00521619"/>
    <w:rPr>
      <w:rFonts w:ascii="Arial" w:hAnsi="Arial" w:cs="Arial"/>
      <w:b/>
      <w:caps/>
      <w:sz w:val="22"/>
      <w:szCs w:val="24"/>
    </w:rPr>
  </w:style>
  <w:style w:type="character" w:customStyle="1" w:styleId="af2">
    <w:name w:val="ВНП Заголовок Знак"/>
    <w:link w:val="af1"/>
    <w:rsid w:val="00521619"/>
    <w:rPr>
      <w:rFonts w:ascii="Arial" w:hAnsi="Arial" w:cs="Arial"/>
      <w:b/>
      <w:caps/>
      <w:sz w:val="22"/>
      <w:szCs w:val="24"/>
    </w:rPr>
  </w:style>
  <w:style w:type="paragraph" w:styleId="92">
    <w:name w:val="toc 9"/>
    <w:basedOn w:val="a9"/>
    <w:next w:val="a9"/>
    <w:autoRedefine/>
    <w:rsid w:val="00521619"/>
    <w:pPr>
      <w:spacing w:line="240" w:lineRule="auto"/>
      <w:ind w:left="1400" w:firstLine="0"/>
      <w:jc w:val="left"/>
    </w:pPr>
    <w:rPr>
      <w:rFonts w:ascii="Times New Roman" w:hAnsi="Times New Roman" w:cs="Times New Roman"/>
      <w:sz w:val="20"/>
      <w:szCs w:val="20"/>
    </w:rPr>
  </w:style>
  <w:style w:type="character" w:styleId="affff">
    <w:name w:val="annotation reference"/>
    <w:rsid w:val="00521619"/>
    <w:rPr>
      <w:sz w:val="16"/>
      <w:szCs w:val="16"/>
    </w:rPr>
  </w:style>
  <w:style w:type="paragraph" w:styleId="affff0">
    <w:name w:val="annotation text"/>
    <w:basedOn w:val="a9"/>
    <w:link w:val="affff1"/>
    <w:rsid w:val="00521619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ff1">
    <w:name w:val="Текст примечания Знак"/>
    <w:link w:val="affff0"/>
    <w:rsid w:val="00521619"/>
    <w:rPr>
      <w:rFonts w:ascii="Arial" w:hAnsi="Arial" w:cs="Arial"/>
    </w:rPr>
  </w:style>
  <w:style w:type="paragraph" w:styleId="affff2">
    <w:name w:val="annotation subject"/>
    <w:basedOn w:val="affff0"/>
    <w:next w:val="affff0"/>
    <w:link w:val="affff3"/>
    <w:rsid w:val="00521619"/>
    <w:rPr>
      <w:b/>
      <w:bCs/>
    </w:rPr>
  </w:style>
  <w:style w:type="character" w:customStyle="1" w:styleId="affff3">
    <w:name w:val="Тема примечания Знак"/>
    <w:link w:val="affff2"/>
    <w:rsid w:val="00521619"/>
    <w:rPr>
      <w:rFonts w:ascii="Arial" w:hAnsi="Arial" w:cs="Arial"/>
      <w:b/>
      <w:bCs/>
    </w:rPr>
  </w:style>
  <w:style w:type="character" w:styleId="affff4">
    <w:name w:val="FollowedHyperlink"/>
    <w:rsid w:val="00521619"/>
    <w:rPr>
      <w:color w:val="800080"/>
      <w:u w:val="single"/>
    </w:rPr>
  </w:style>
  <w:style w:type="paragraph" w:customStyle="1" w:styleId="font5">
    <w:name w:val="font5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Cs w:val="22"/>
    </w:rPr>
  </w:style>
  <w:style w:type="paragraph" w:customStyle="1" w:styleId="font6">
    <w:name w:val="font6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font7">
    <w:name w:val="font7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b/>
      <w:bCs/>
      <w:sz w:val="24"/>
    </w:rPr>
  </w:style>
  <w:style w:type="paragraph" w:customStyle="1" w:styleId="font8">
    <w:name w:val="font8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font9">
    <w:name w:val="font9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14"/>
      <w:szCs w:val="14"/>
    </w:rPr>
  </w:style>
  <w:style w:type="paragraph" w:customStyle="1" w:styleId="xl65">
    <w:name w:val="xl6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66">
    <w:name w:val="xl66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67">
    <w:name w:val="xl6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68">
    <w:name w:val="xl6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69">
    <w:name w:val="xl69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70">
    <w:name w:val="xl70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1">
    <w:name w:val="xl71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72">
    <w:name w:val="xl72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3">
    <w:name w:val="xl73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4">
    <w:name w:val="xl74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75">
    <w:name w:val="xl7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76">
    <w:name w:val="xl76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7">
    <w:name w:val="xl7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8">
    <w:name w:val="xl7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79">
    <w:name w:val="xl79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i/>
      <w:iCs/>
      <w:sz w:val="24"/>
    </w:rPr>
  </w:style>
  <w:style w:type="paragraph" w:customStyle="1" w:styleId="xl80">
    <w:name w:val="xl80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81">
    <w:name w:val="xl81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2">
    <w:name w:val="xl82"/>
    <w:basedOn w:val="a9"/>
    <w:rsid w:val="0052161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3">
    <w:name w:val="xl83"/>
    <w:basedOn w:val="a9"/>
    <w:rsid w:val="0052161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4">
    <w:name w:val="xl84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5">
    <w:name w:val="xl8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6">
    <w:name w:val="xl86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7">
    <w:name w:val="xl8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8">
    <w:name w:val="xl88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89">
    <w:name w:val="xl89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0">
    <w:name w:val="xl90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1">
    <w:name w:val="xl91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92">
    <w:name w:val="xl92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3">
    <w:name w:val="xl93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4">
    <w:name w:val="xl94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5">
    <w:name w:val="xl9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xl96">
    <w:name w:val="xl96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7">
    <w:name w:val="xl97"/>
    <w:basedOn w:val="a9"/>
    <w:rsid w:val="00521619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8">
    <w:name w:val="xl98"/>
    <w:basedOn w:val="a9"/>
    <w:rsid w:val="005216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99">
    <w:name w:val="xl99"/>
    <w:basedOn w:val="a9"/>
    <w:rsid w:val="00521619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00">
    <w:name w:val="xl100"/>
    <w:basedOn w:val="a9"/>
    <w:rsid w:val="0052161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01">
    <w:name w:val="xl101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02">
    <w:name w:val="xl102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xl103">
    <w:name w:val="xl103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04">
    <w:name w:val="xl104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05">
    <w:name w:val="xl105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106">
    <w:name w:val="xl106"/>
    <w:basedOn w:val="a9"/>
    <w:rsid w:val="00521619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07">
    <w:name w:val="xl10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color w:val="FF0000"/>
      <w:sz w:val="24"/>
    </w:rPr>
  </w:style>
  <w:style w:type="paragraph" w:customStyle="1" w:styleId="xl108">
    <w:name w:val="xl108"/>
    <w:basedOn w:val="a9"/>
    <w:rsid w:val="005216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PragmaticaCTT" w:hAnsi="PragmaticaCTT" w:cs="Times New Roman"/>
      <w:sz w:val="24"/>
    </w:rPr>
  </w:style>
  <w:style w:type="paragraph" w:customStyle="1" w:styleId="xl109">
    <w:name w:val="xl109"/>
    <w:basedOn w:val="a9"/>
    <w:rsid w:val="005216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10">
    <w:name w:val="xl110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111">
    <w:name w:val="xl111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112">
    <w:name w:val="xl112"/>
    <w:basedOn w:val="a9"/>
    <w:rsid w:val="005216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13">
    <w:name w:val="xl113"/>
    <w:basedOn w:val="a9"/>
    <w:rsid w:val="005216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14">
    <w:name w:val="xl114"/>
    <w:basedOn w:val="a9"/>
    <w:rsid w:val="00521619"/>
    <w:pPr>
      <w:pBdr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5">
    <w:name w:val="xl115"/>
    <w:basedOn w:val="a9"/>
    <w:rsid w:val="00521619"/>
    <w:pPr>
      <w:pBdr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6">
    <w:name w:val="xl116"/>
    <w:basedOn w:val="a9"/>
    <w:rsid w:val="0052161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7">
    <w:name w:val="xl117"/>
    <w:basedOn w:val="a9"/>
    <w:rsid w:val="00521619"/>
    <w:pPr>
      <w:pBdr>
        <w:top w:val="single" w:sz="8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8">
    <w:name w:val="xl118"/>
    <w:basedOn w:val="a9"/>
    <w:rsid w:val="00521619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9">
    <w:name w:val="xl119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0">
    <w:name w:val="xl120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1">
    <w:name w:val="xl121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2">
    <w:name w:val="xl122"/>
    <w:basedOn w:val="a9"/>
    <w:rsid w:val="0052161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3">
    <w:name w:val="xl123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4">
    <w:name w:val="xl124"/>
    <w:basedOn w:val="a9"/>
    <w:rsid w:val="005216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5">
    <w:name w:val="xl125"/>
    <w:basedOn w:val="a9"/>
    <w:rsid w:val="005216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6">
    <w:name w:val="xl126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7">
    <w:name w:val="xl127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8">
    <w:name w:val="xl128"/>
    <w:basedOn w:val="a9"/>
    <w:rsid w:val="00521619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szCs w:val="22"/>
    </w:rPr>
  </w:style>
  <w:style w:type="paragraph" w:customStyle="1" w:styleId="xl129">
    <w:name w:val="xl129"/>
    <w:basedOn w:val="a9"/>
    <w:rsid w:val="00521619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szCs w:val="22"/>
    </w:rPr>
  </w:style>
  <w:style w:type="paragraph" w:customStyle="1" w:styleId="xl130">
    <w:name w:val="xl130"/>
    <w:basedOn w:val="a9"/>
    <w:rsid w:val="005216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31">
    <w:name w:val="xl131"/>
    <w:basedOn w:val="a9"/>
    <w:rsid w:val="00521619"/>
    <w:pPr>
      <w:pBdr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2">
    <w:name w:val="xl132"/>
    <w:basedOn w:val="a9"/>
    <w:rsid w:val="0052161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3">
    <w:name w:val="xl133"/>
    <w:basedOn w:val="a9"/>
    <w:rsid w:val="005216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4">
    <w:name w:val="xl134"/>
    <w:basedOn w:val="a9"/>
    <w:rsid w:val="005216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5">
    <w:name w:val="xl135"/>
    <w:basedOn w:val="a9"/>
    <w:rsid w:val="005216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6">
    <w:name w:val="xl136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37">
    <w:name w:val="xl137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8">
    <w:name w:val="xl13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9">
    <w:name w:val="xl139"/>
    <w:basedOn w:val="a9"/>
    <w:rsid w:val="00521619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40">
    <w:name w:val="xl140"/>
    <w:basedOn w:val="a9"/>
    <w:rsid w:val="00521619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affff5">
    <w:name w:val="Знак"/>
    <w:basedOn w:val="a9"/>
    <w:rsid w:val="00521619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numbering" w:customStyle="1" w:styleId="1e">
    <w:name w:val="ВНП Список_маркированный1"/>
    <w:basedOn w:val="ac"/>
    <w:rsid w:val="00521619"/>
  </w:style>
  <w:style w:type="paragraph" w:customStyle="1" w:styleId="affff6">
    <w:name w:val="основной"/>
    <w:basedOn w:val="af"/>
    <w:link w:val="affff7"/>
    <w:rsid w:val="00521619"/>
  </w:style>
  <w:style w:type="numbering" w:customStyle="1" w:styleId="10">
    <w:name w:val="Стиль1"/>
    <w:rsid w:val="00521619"/>
    <w:pPr>
      <w:numPr>
        <w:numId w:val="8"/>
      </w:numPr>
    </w:pPr>
  </w:style>
  <w:style w:type="character" w:customStyle="1" w:styleId="affff7">
    <w:name w:val="основной Знак"/>
    <w:link w:val="affff6"/>
    <w:rsid w:val="00521619"/>
  </w:style>
  <w:style w:type="numbering" w:customStyle="1" w:styleId="26">
    <w:name w:val="ВНП Список_маркированный2"/>
    <w:basedOn w:val="ac"/>
    <w:rsid w:val="00521619"/>
  </w:style>
  <w:style w:type="numbering" w:customStyle="1" w:styleId="33">
    <w:name w:val="ВНП Список_маркированный3"/>
    <w:basedOn w:val="ac"/>
    <w:rsid w:val="00521619"/>
  </w:style>
  <w:style w:type="numbering" w:customStyle="1" w:styleId="42">
    <w:name w:val="ВНП Список_маркированный4"/>
    <w:basedOn w:val="ac"/>
    <w:rsid w:val="00521619"/>
  </w:style>
  <w:style w:type="paragraph" w:styleId="affff8">
    <w:name w:val="TOC Heading"/>
    <w:basedOn w:val="11"/>
    <w:next w:val="a9"/>
    <w:uiPriority w:val="39"/>
    <w:qFormat/>
    <w:rsid w:val="00521619"/>
    <w:pPr>
      <w:ind w:left="0"/>
      <w:outlineLvl w:val="9"/>
    </w:pPr>
  </w:style>
  <w:style w:type="numbering" w:customStyle="1" w:styleId="5">
    <w:name w:val="ВНП Список_маркированный5"/>
    <w:basedOn w:val="ac"/>
    <w:rsid w:val="00521619"/>
    <w:pPr>
      <w:numPr>
        <w:numId w:val="3"/>
      </w:numPr>
    </w:pPr>
  </w:style>
  <w:style w:type="numbering" w:customStyle="1" w:styleId="62">
    <w:name w:val="ВНП Список_маркированный6"/>
    <w:basedOn w:val="ac"/>
    <w:rsid w:val="00521619"/>
  </w:style>
  <w:style w:type="numbering" w:customStyle="1" w:styleId="72">
    <w:name w:val="ВНП Список_маркированный7"/>
    <w:basedOn w:val="ac"/>
    <w:rsid w:val="00521619"/>
  </w:style>
  <w:style w:type="numbering" w:customStyle="1" w:styleId="82">
    <w:name w:val="ВНП Список_маркированный8"/>
    <w:basedOn w:val="ac"/>
    <w:rsid w:val="00521619"/>
  </w:style>
  <w:style w:type="numbering" w:customStyle="1" w:styleId="9">
    <w:name w:val="ВНП Список_маркированный9"/>
    <w:basedOn w:val="ac"/>
    <w:rsid w:val="00521619"/>
    <w:pPr>
      <w:numPr>
        <w:numId w:val="1"/>
      </w:numPr>
    </w:pPr>
  </w:style>
  <w:style w:type="character" w:styleId="affff9">
    <w:name w:val="Emphasis"/>
    <w:qFormat/>
    <w:rsid w:val="00521619"/>
    <w:rPr>
      <w:i/>
      <w:iCs/>
    </w:rPr>
  </w:style>
  <w:style w:type="paragraph" w:customStyle="1" w:styleId="1f">
    <w:name w:val="Знак1"/>
    <w:basedOn w:val="a9"/>
    <w:rsid w:val="00521619"/>
    <w:pPr>
      <w:spacing w:after="160" w:line="240" w:lineRule="exact"/>
      <w:ind w:left="1429"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styleId="1f0">
    <w:name w:val="index 1"/>
    <w:basedOn w:val="a9"/>
    <w:next w:val="a9"/>
    <w:autoRedefine/>
    <w:rsid w:val="00521619"/>
    <w:pPr>
      <w:spacing w:line="240" w:lineRule="auto"/>
      <w:ind w:left="200" w:hanging="200"/>
      <w:jc w:val="left"/>
    </w:pPr>
    <w:rPr>
      <w:sz w:val="20"/>
    </w:rPr>
  </w:style>
  <w:style w:type="paragraph" w:customStyle="1" w:styleId="a0">
    <w:name w:val="Стиль Название объекта"/>
    <w:aliases w:val="Название объекта Знак + Arial 10 пт все пр..."/>
    <w:rsid w:val="00521619"/>
    <w:pPr>
      <w:numPr>
        <w:numId w:val="9"/>
      </w:numPr>
      <w:tabs>
        <w:tab w:val="clear" w:pos="913"/>
      </w:tabs>
      <w:ind w:firstLine="96"/>
    </w:pPr>
    <w:rPr>
      <w:rFonts w:ascii="Arial" w:hAnsi="Arial"/>
      <w:b/>
      <w:bCs/>
      <w:caps/>
    </w:rPr>
  </w:style>
  <w:style w:type="character" w:customStyle="1" w:styleId="affffa">
    <w:name w:val="ВНП Список маркированный Знак Знак"/>
    <w:rsid w:val="00521619"/>
    <w:rPr>
      <w:rFonts w:ascii="Arial" w:hAnsi="Arial" w:cs="Arial"/>
      <w:bCs/>
      <w:noProof/>
      <w:sz w:val="24"/>
      <w:szCs w:val="22"/>
      <w:lang w:val="ru-RU" w:eastAsia="ru-RU" w:bidi="ar-SA"/>
    </w:rPr>
  </w:style>
  <w:style w:type="character" w:customStyle="1" w:styleId="FontStyle27">
    <w:name w:val="Font Style27"/>
    <w:rsid w:val="00521619"/>
    <w:rPr>
      <w:rFonts w:ascii="Arial" w:hAnsi="Arial" w:cs="Arial"/>
      <w:sz w:val="20"/>
      <w:szCs w:val="20"/>
    </w:rPr>
  </w:style>
  <w:style w:type="paragraph" w:customStyle="1" w:styleId="af60">
    <w:name w:val="af6"/>
    <w:basedOn w:val="a9"/>
    <w:rsid w:val="00521619"/>
    <w:pPr>
      <w:autoSpaceDE w:val="0"/>
      <w:autoSpaceDN w:val="0"/>
      <w:spacing w:line="240" w:lineRule="auto"/>
      <w:ind w:firstLine="0"/>
    </w:pPr>
    <w:rPr>
      <w:rFonts w:ascii="Courier New" w:eastAsia="Calibri" w:hAnsi="Courier New" w:cs="Courier New"/>
      <w:color w:val="000000"/>
      <w:sz w:val="24"/>
    </w:rPr>
  </w:style>
  <w:style w:type="character" w:customStyle="1" w:styleId="af6">
    <w:name w:val="ВНП Приложение Знак"/>
    <w:link w:val="af5"/>
    <w:rsid w:val="00521619"/>
    <w:rPr>
      <w:rFonts w:ascii="Arial" w:hAnsi="Arial" w:cs="Arial"/>
      <w:b/>
      <w:sz w:val="22"/>
      <w:szCs w:val="24"/>
    </w:rPr>
  </w:style>
  <w:style w:type="paragraph" w:styleId="affffb">
    <w:name w:val="Plain Text"/>
    <w:basedOn w:val="a9"/>
    <w:link w:val="affffc"/>
    <w:rsid w:val="00521619"/>
    <w:pPr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ffc">
    <w:name w:val="Текст Знак"/>
    <w:link w:val="affffb"/>
    <w:rsid w:val="00521619"/>
    <w:rPr>
      <w:rFonts w:ascii="Courier New" w:hAnsi="Courier New" w:cs="Courier New"/>
    </w:rPr>
  </w:style>
  <w:style w:type="paragraph" w:customStyle="1" w:styleId="description2">
    <w:name w:val="description2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sz w:val="24"/>
    </w:rPr>
  </w:style>
  <w:style w:type="paragraph" w:customStyle="1" w:styleId="-">
    <w:name w:val="ПЗ_Список_Маркер-"/>
    <w:basedOn w:val="a9"/>
    <w:rsid w:val="00521619"/>
    <w:pPr>
      <w:numPr>
        <w:ilvl w:val="1"/>
        <w:numId w:val="10"/>
      </w:numPr>
      <w:tabs>
        <w:tab w:val="left" w:pos="900"/>
      </w:tabs>
      <w:spacing w:after="120"/>
      <w:contextualSpacing/>
    </w:pPr>
    <w:rPr>
      <w:sz w:val="24"/>
    </w:rPr>
  </w:style>
  <w:style w:type="paragraph" w:customStyle="1" w:styleId="a8">
    <w:name w:val="ПЗ_Текст_Список_Маркер"/>
    <w:basedOn w:val="-"/>
    <w:link w:val="affffd"/>
    <w:rsid w:val="00521619"/>
    <w:pPr>
      <w:numPr>
        <w:ilvl w:val="0"/>
      </w:numPr>
      <w:tabs>
        <w:tab w:val="clear" w:pos="900"/>
        <w:tab w:val="left" w:pos="6300"/>
      </w:tabs>
    </w:pPr>
  </w:style>
  <w:style w:type="character" w:customStyle="1" w:styleId="affffd">
    <w:name w:val="ПЗ_Текст_Список_Маркер Знак"/>
    <w:link w:val="a8"/>
    <w:rsid w:val="00521619"/>
    <w:rPr>
      <w:rFonts w:ascii="Arial" w:hAnsi="Arial" w:cs="Arial"/>
      <w:sz w:val="24"/>
      <w:szCs w:val="24"/>
    </w:rPr>
  </w:style>
  <w:style w:type="paragraph" w:customStyle="1" w:styleId="a7">
    <w:name w:val="МаркированныйСписок"/>
    <w:basedOn w:val="27"/>
    <w:rsid w:val="00521619"/>
    <w:pPr>
      <w:numPr>
        <w:numId w:val="11"/>
      </w:numPr>
    </w:pPr>
    <w:rPr>
      <w:rFonts w:ascii="Times New Roman" w:hAnsi="Times New Roman" w:cs="Times New Roman"/>
      <w:sz w:val="24"/>
    </w:rPr>
  </w:style>
  <w:style w:type="paragraph" w:styleId="27">
    <w:name w:val="List Bullet 2"/>
    <w:basedOn w:val="a9"/>
    <w:rsid w:val="00521619"/>
    <w:pPr>
      <w:tabs>
        <w:tab w:val="num" w:pos="567"/>
      </w:tabs>
      <w:spacing w:line="240" w:lineRule="auto"/>
      <w:ind w:left="720" w:firstLine="0"/>
      <w:jc w:val="left"/>
    </w:pPr>
    <w:rPr>
      <w:sz w:val="20"/>
    </w:rPr>
  </w:style>
  <w:style w:type="character" w:customStyle="1" w:styleId="FontStyle16">
    <w:name w:val="Font Style16"/>
    <w:rsid w:val="0052161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rsid w:val="0052161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9"/>
    <w:rsid w:val="00521619"/>
    <w:pPr>
      <w:widowControl w:val="0"/>
      <w:autoSpaceDE w:val="0"/>
      <w:autoSpaceDN w:val="0"/>
      <w:adjustRightInd w:val="0"/>
      <w:spacing w:line="274" w:lineRule="exact"/>
      <w:ind w:firstLine="0"/>
      <w:jc w:val="left"/>
    </w:pPr>
    <w:rPr>
      <w:rFonts w:ascii="Times New Roman" w:hAnsi="Times New Roman" w:cs="Times New Roman"/>
      <w:sz w:val="24"/>
    </w:rPr>
  </w:style>
  <w:style w:type="character" w:customStyle="1" w:styleId="FontStyle17">
    <w:name w:val="Font Style17"/>
    <w:rsid w:val="00521619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customStyle="1" w:styleId="affffe">
    <w:name w:val="Стиль в рамке"/>
    <w:rsid w:val="00521619"/>
    <w:rPr>
      <w:rFonts w:ascii="Arial" w:hAnsi="Arial"/>
      <w:noProof/>
    </w:rPr>
  </w:style>
  <w:style w:type="paragraph" w:customStyle="1" w:styleId="1">
    <w:name w:val="Список1"/>
    <w:basedOn w:val="a9"/>
    <w:rsid w:val="00521619"/>
    <w:pPr>
      <w:widowControl w:val="0"/>
      <w:numPr>
        <w:numId w:val="12"/>
      </w:numPr>
      <w:tabs>
        <w:tab w:val="clear" w:pos="530"/>
        <w:tab w:val="num" w:pos="709"/>
      </w:tabs>
      <w:spacing w:line="240" w:lineRule="auto"/>
      <w:ind w:left="709" w:hanging="283"/>
    </w:pPr>
    <w:rPr>
      <w:rFonts w:ascii="Times New Roman" w:hAnsi="Times New Roman" w:cs="Times New Roman"/>
      <w:sz w:val="28"/>
      <w:szCs w:val="20"/>
    </w:rPr>
  </w:style>
  <w:style w:type="paragraph" w:customStyle="1" w:styleId="Standard">
    <w:name w:val="Standard"/>
    <w:rsid w:val="00F71C40"/>
    <w:pPr>
      <w:widowControl w:val="0"/>
      <w:suppressAutoHyphens/>
      <w:autoSpaceDN w:val="0"/>
      <w:textAlignment w:val="baseline"/>
    </w:pPr>
    <w:rPr>
      <w:kern w:val="3"/>
    </w:rPr>
  </w:style>
  <w:style w:type="paragraph" w:customStyle="1" w:styleId="Default">
    <w:name w:val="Default"/>
    <w:rsid w:val="001962B1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ConsPlusNormal">
    <w:name w:val="ConsPlusNormal"/>
    <w:rsid w:val="001433B6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9.xml"/><Relationship Id="rId27" Type="http://schemas.openxmlformats.org/officeDocument/2006/relationships/footer" Target="footer9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2696-7603\&#1064;&#1072;&#1073;&#1083;&#1086;&#1085;\&#1054;&#1058;&#1056;\&#1064;&#1072;&#1073;&#1083;&#1086;&#1085;_2696-76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74D60-BCD4-425D-B1BA-24FD9BD25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Шаблон_2696-7603</Template>
  <TotalTime>494</TotalTime>
  <Pages>9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заказчика</vt:lpstr>
    </vt:vector>
  </TitlesOfParts>
  <Company>vnipi</Company>
  <LinksUpToDate>false</LinksUpToDate>
  <CharactersWithSpaces>6904</CharactersWithSpaces>
  <SharedDoc>false</SharedDoc>
  <HLinks>
    <vt:vector size="30" baseType="variant">
      <vt:variant>
        <vt:i4>1638452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_Toc415569335</vt:lpwstr>
      </vt:variant>
      <vt:variant>
        <vt:i4>1638452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_Toc415569334</vt:lpwstr>
      </vt:variant>
      <vt:variant>
        <vt:i4>1638452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_Toc415569333</vt:lpwstr>
      </vt:variant>
      <vt:variant>
        <vt:i4>1638452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_Toc415569332</vt:lpwstr>
      </vt:variant>
      <vt:variant>
        <vt:i4>1638452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_Toc415569331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заказчика</dc:title>
  <dc:creator>SChudinova</dc:creator>
  <cp:lastModifiedBy>Alex</cp:lastModifiedBy>
  <cp:revision>20</cp:revision>
  <cp:lastPrinted>2015-05-22T11:31:00Z</cp:lastPrinted>
  <dcterms:created xsi:type="dcterms:W3CDTF">2015-10-09T11:53:00Z</dcterms:created>
  <dcterms:modified xsi:type="dcterms:W3CDTF">2015-11-30T11:17:00Z</dcterms:modified>
</cp:coreProperties>
</file>